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C42A" w14:textId="77777777" w:rsidR="004E55EA" w:rsidRPr="00325A3D" w:rsidRDefault="004E55EA" w:rsidP="00A53222">
      <w:pPr>
        <w:pStyle w:val="Brdtekst"/>
        <w:rPr>
          <w:rFonts w:ascii="Arial" w:hAnsi="Arial"/>
          <w:b/>
          <w:sz w:val="48"/>
          <w:lang w:val="nb-NO"/>
        </w:rPr>
      </w:pPr>
    </w:p>
    <w:p w14:paraId="3DF25B6C" w14:textId="77777777" w:rsidR="004E55EA" w:rsidRPr="00325A3D" w:rsidRDefault="004E55EA" w:rsidP="00A53222">
      <w:pPr>
        <w:pStyle w:val="Brdtekst"/>
        <w:jc w:val="center"/>
        <w:rPr>
          <w:rFonts w:ascii="Arial" w:hAnsi="Arial"/>
          <w:b/>
          <w:sz w:val="48"/>
          <w:lang w:val="nb-NO"/>
        </w:rPr>
      </w:pPr>
    </w:p>
    <w:p w14:paraId="3611C91D" w14:textId="77777777" w:rsidR="00E71ACD" w:rsidRPr="00325A3D" w:rsidRDefault="00E71ACD" w:rsidP="00E71ACD">
      <w:pPr>
        <w:shd w:val="clear" w:color="auto" w:fill="FFFFFF" w:themeFill="background1"/>
        <w:spacing w:after="120"/>
        <w:jc w:val="center"/>
        <w:rPr>
          <w:rFonts w:cs="Arial"/>
          <w:sz w:val="36"/>
          <w:szCs w:val="36"/>
          <w:highlight w:val="yellow"/>
        </w:rPr>
      </w:pPr>
    </w:p>
    <w:p w14:paraId="0A222F8D" w14:textId="66BA6B10" w:rsidR="00A53222" w:rsidRPr="00325A3D" w:rsidRDefault="006F518E" w:rsidP="006F518E">
      <w:pPr>
        <w:jc w:val="center"/>
        <w:rPr>
          <w:rFonts w:cs="Arial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18AA3522" wp14:editId="54C5178B">
            <wp:extent cx="5391150" cy="790575"/>
            <wp:effectExtent l="0" t="0" r="0" b="9525"/>
            <wp:docPr id="1" name="Grafik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6E73F" w14:textId="77777777" w:rsidR="00A53222" w:rsidRPr="00325A3D" w:rsidRDefault="00A53222" w:rsidP="00A53222">
      <w:pPr>
        <w:jc w:val="center"/>
        <w:rPr>
          <w:rFonts w:cs="Arial"/>
          <w:sz w:val="36"/>
          <w:szCs w:val="36"/>
        </w:rPr>
      </w:pPr>
    </w:p>
    <w:p w14:paraId="6DEB761C" w14:textId="77777777" w:rsidR="00B06124" w:rsidRDefault="00B06124" w:rsidP="00A53222">
      <w:pPr>
        <w:jc w:val="center"/>
        <w:rPr>
          <w:rFonts w:cs="Arial"/>
          <w:b/>
          <w:sz w:val="36"/>
          <w:szCs w:val="36"/>
        </w:rPr>
      </w:pPr>
    </w:p>
    <w:p w14:paraId="2A56F4F9" w14:textId="77777777" w:rsidR="00B06124" w:rsidRDefault="00B06124" w:rsidP="00A53222">
      <w:pPr>
        <w:jc w:val="center"/>
        <w:rPr>
          <w:rFonts w:cs="Arial"/>
          <w:b/>
          <w:sz w:val="36"/>
          <w:szCs w:val="36"/>
        </w:rPr>
      </w:pPr>
    </w:p>
    <w:p w14:paraId="0AC3D0A2" w14:textId="77777777" w:rsidR="00B06124" w:rsidRDefault="00B06124" w:rsidP="00B06124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Totalentreprise</w:t>
      </w:r>
    </w:p>
    <w:p w14:paraId="68DAA398" w14:textId="02D4F8F7" w:rsidR="00B06124" w:rsidRPr="00B06124" w:rsidRDefault="00961976" w:rsidP="00B06124">
      <w:pPr>
        <w:jc w:val="center"/>
        <w:rPr>
          <w:rFonts w:cs="Arial"/>
          <w:sz w:val="36"/>
          <w:szCs w:val="36"/>
        </w:rPr>
      </w:pPr>
      <w:r>
        <w:rPr>
          <w:rFonts w:cs="Arial"/>
          <w:b/>
          <w:sz w:val="36"/>
          <w:szCs w:val="36"/>
        </w:rPr>
        <w:t>Oppussing av kommunehuset</w:t>
      </w:r>
    </w:p>
    <w:p w14:paraId="1CF5BCF8" w14:textId="77777777" w:rsidR="00B06124" w:rsidRDefault="00B06124" w:rsidP="00A53222">
      <w:pPr>
        <w:jc w:val="center"/>
        <w:rPr>
          <w:rFonts w:cs="Arial"/>
          <w:b/>
          <w:sz w:val="36"/>
          <w:szCs w:val="36"/>
        </w:rPr>
      </w:pPr>
    </w:p>
    <w:p w14:paraId="4F299EF4" w14:textId="77777777" w:rsidR="00B06124" w:rsidRDefault="00B06124" w:rsidP="00A53222">
      <w:pPr>
        <w:jc w:val="center"/>
        <w:rPr>
          <w:rFonts w:cs="Arial"/>
          <w:b/>
          <w:sz w:val="36"/>
          <w:szCs w:val="36"/>
        </w:rPr>
      </w:pPr>
    </w:p>
    <w:p w14:paraId="3E62507A" w14:textId="1A5F2560" w:rsidR="004E55EA" w:rsidRPr="00325A3D" w:rsidRDefault="00A53222" w:rsidP="00A53222">
      <w:pPr>
        <w:jc w:val="center"/>
        <w:rPr>
          <w:rFonts w:cs="Arial"/>
          <w:b/>
          <w:sz w:val="36"/>
          <w:szCs w:val="36"/>
        </w:rPr>
      </w:pPr>
      <w:r w:rsidRPr="00325A3D">
        <w:rPr>
          <w:rFonts w:cs="Arial"/>
          <w:b/>
          <w:sz w:val="36"/>
          <w:szCs w:val="36"/>
        </w:rPr>
        <w:t>Bilag 1</w:t>
      </w:r>
      <w:r w:rsidR="00217754">
        <w:rPr>
          <w:rFonts w:cs="Arial"/>
          <w:b/>
          <w:sz w:val="36"/>
          <w:szCs w:val="36"/>
        </w:rPr>
        <w:t>.1</w:t>
      </w:r>
      <w:r w:rsidRPr="00325A3D">
        <w:rPr>
          <w:rFonts w:cs="Arial"/>
          <w:b/>
          <w:sz w:val="36"/>
          <w:szCs w:val="36"/>
        </w:rPr>
        <w:t xml:space="preserve"> </w:t>
      </w:r>
      <w:r w:rsidR="00451F7B">
        <w:rPr>
          <w:rFonts w:cs="Arial"/>
          <w:b/>
          <w:sz w:val="36"/>
          <w:szCs w:val="36"/>
        </w:rPr>
        <w:t>Oppdragsgivers k</w:t>
      </w:r>
      <w:r w:rsidRPr="00325A3D">
        <w:rPr>
          <w:rFonts w:cs="Arial"/>
          <w:b/>
          <w:sz w:val="36"/>
          <w:szCs w:val="36"/>
        </w:rPr>
        <w:t>ravspesifikasjon</w:t>
      </w:r>
    </w:p>
    <w:p w14:paraId="5CB62412" w14:textId="655B48D3" w:rsidR="00A92243" w:rsidRDefault="00A92243" w:rsidP="00A53222">
      <w:pPr>
        <w:jc w:val="center"/>
        <w:rPr>
          <w:rFonts w:cs="Arial"/>
          <w:b/>
          <w:sz w:val="36"/>
          <w:szCs w:val="36"/>
        </w:rPr>
      </w:pPr>
    </w:p>
    <w:p w14:paraId="7A05C487" w14:textId="4A51753D" w:rsidR="00BE23FF" w:rsidRDefault="00BE23FF" w:rsidP="00A53222">
      <w:pPr>
        <w:jc w:val="center"/>
        <w:rPr>
          <w:rFonts w:cs="Arial"/>
          <w:b/>
          <w:sz w:val="36"/>
          <w:szCs w:val="36"/>
        </w:rPr>
      </w:pPr>
    </w:p>
    <w:p w14:paraId="320B8B4A" w14:textId="7FEB5F75" w:rsidR="00BE23FF" w:rsidRDefault="00BE23FF" w:rsidP="00A53222">
      <w:pPr>
        <w:jc w:val="center"/>
        <w:rPr>
          <w:rFonts w:cs="Arial"/>
          <w:b/>
          <w:sz w:val="36"/>
          <w:szCs w:val="36"/>
        </w:rPr>
      </w:pPr>
    </w:p>
    <w:p w14:paraId="54AC5848" w14:textId="77777777" w:rsidR="00C66D1E" w:rsidRPr="00325A3D" w:rsidRDefault="00C66D1E" w:rsidP="00C66D1E">
      <w:pPr>
        <w:rPr>
          <w:b/>
          <w:sz w:val="28"/>
          <w:szCs w:val="28"/>
        </w:rPr>
      </w:pPr>
      <w:r w:rsidRPr="00325A3D">
        <w:rPr>
          <w:b/>
          <w:sz w:val="28"/>
          <w:szCs w:val="28"/>
        </w:rPr>
        <w:lastRenderedPageBreak/>
        <w:t>Innhold</w:t>
      </w:r>
    </w:p>
    <w:sdt>
      <w:sdtPr>
        <w:rPr>
          <w:b w:val="0"/>
        </w:rPr>
        <w:id w:val="-597494089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7634A821" w14:textId="2A5B7EF4" w:rsidR="00FF5837" w:rsidRDefault="00C66D1E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r w:rsidRPr="00325A3D">
            <w:rPr>
              <w:b w:val="0"/>
            </w:rPr>
            <w:fldChar w:fldCharType="begin"/>
          </w:r>
          <w:r w:rsidRPr="00325A3D">
            <w:rPr>
              <w:b w:val="0"/>
            </w:rPr>
            <w:instrText xml:space="preserve"> TOC \o "1-1" \h \z \u </w:instrText>
          </w:r>
          <w:r w:rsidRPr="00325A3D">
            <w:rPr>
              <w:b w:val="0"/>
            </w:rPr>
            <w:fldChar w:fldCharType="separate"/>
          </w:r>
          <w:hyperlink w:anchor="_Toc220584362" w:history="1">
            <w:r w:rsidR="00FF5837" w:rsidRPr="00875360">
              <w:rPr>
                <w:rStyle w:val="Hyperkobling"/>
                <w:noProof/>
              </w:rPr>
              <w:t>I.</w:t>
            </w:r>
            <w:r w:rsidR="00FF583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="00FF5837" w:rsidRPr="00875360">
              <w:rPr>
                <w:rStyle w:val="Hyperkobling"/>
                <w:noProof/>
              </w:rPr>
              <w:t>Innledning</w:t>
            </w:r>
            <w:r w:rsidR="00FF5837">
              <w:rPr>
                <w:noProof/>
                <w:webHidden/>
              </w:rPr>
              <w:tab/>
            </w:r>
            <w:r w:rsidR="00FF5837">
              <w:rPr>
                <w:noProof/>
                <w:webHidden/>
              </w:rPr>
              <w:fldChar w:fldCharType="begin"/>
            </w:r>
            <w:r w:rsidR="00FF5837">
              <w:rPr>
                <w:noProof/>
                <w:webHidden/>
              </w:rPr>
              <w:instrText xml:space="preserve"> PAGEREF _Toc220584362 \h </w:instrText>
            </w:r>
            <w:r w:rsidR="00FF5837">
              <w:rPr>
                <w:noProof/>
                <w:webHidden/>
              </w:rPr>
            </w:r>
            <w:r w:rsidR="00FF5837">
              <w:rPr>
                <w:noProof/>
                <w:webHidden/>
              </w:rPr>
              <w:fldChar w:fldCharType="separate"/>
            </w:r>
            <w:r w:rsidR="00FF5837">
              <w:rPr>
                <w:noProof/>
                <w:webHidden/>
              </w:rPr>
              <w:t>3</w:t>
            </w:r>
            <w:r w:rsidR="00FF5837">
              <w:rPr>
                <w:noProof/>
                <w:webHidden/>
              </w:rPr>
              <w:fldChar w:fldCharType="end"/>
            </w:r>
          </w:hyperlink>
        </w:p>
        <w:p w14:paraId="5D22E463" w14:textId="1C5DED66" w:rsidR="00FF5837" w:rsidRDefault="00FF5837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20584363" w:history="1">
            <w:r w:rsidRPr="00875360">
              <w:rPr>
                <w:rStyle w:val="Hyperkobling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75360">
              <w:rPr>
                <w:rStyle w:val="Hyperkobling"/>
                <w:noProof/>
              </w:rPr>
              <w:t>Forklaring til kravtabell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_Toc220584363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0811C" w14:textId="1065664D" w:rsidR="00FF5837" w:rsidRDefault="00FF5837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20584364" w:history="1">
            <w:r w:rsidRPr="00875360">
              <w:rPr>
                <w:rStyle w:val="Hyperkobling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75360">
              <w:rPr>
                <w:rStyle w:val="Hyperkobling"/>
                <w:noProof/>
              </w:rPr>
              <w:t>Overordnet om ytelsen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_Toc220584364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5CC2B" w14:textId="61ABCF09" w:rsidR="00FF5837" w:rsidRDefault="00FF5837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20584365" w:history="1">
            <w:r w:rsidRPr="00875360">
              <w:rPr>
                <w:rStyle w:val="Hyperkobling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75360">
              <w:rPr>
                <w:rStyle w:val="Hyperkobling"/>
                <w:noProof/>
              </w:rPr>
              <w:t>Generelle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_Toc220584365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E5C72" w14:textId="3DF63B8D" w:rsidR="00C66D1E" w:rsidRPr="00325A3D" w:rsidRDefault="00C66D1E" w:rsidP="00C66D1E">
          <w:pPr>
            <w:pStyle w:val="INNH1"/>
            <w:tabs>
              <w:tab w:val="left" w:pos="440"/>
              <w:tab w:val="right" w:pos="13278"/>
            </w:tabs>
            <w:rPr>
              <w:b w:val="0"/>
            </w:rPr>
          </w:pPr>
          <w:r w:rsidRPr="00325A3D">
            <w:rPr>
              <w:b w:val="0"/>
            </w:rPr>
            <w:fldChar w:fldCharType="end"/>
          </w:r>
        </w:p>
      </w:sdtContent>
    </w:sdt>
    <w:p w14:paraId="652D436D" w14:textId="5D6A11E4" w:rsidR="008D602E" w:rsidRPr="00325A3D" w:rsidRDefault="008D602E" w:rsidP="008D602E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  <w:r w:rsidRPr="00325A3D">
        <w:fldChar w:fldCharType="begin"/>
      </w:r>
      <w:r w:rsidRPr="00325A3D">
        <w:instrText xml:space="preserve"> TOC \o "1-1" \h \z \u </w:instrText>
      </w:r>
      <w:r w:rsidRPr="00325A3D">
        <w:fldChar w:fldCharType="separate"/>
      </w:r>
    </w:p>
    <w:p w14:paraId="1480876A" w14:textId="341DA510" w:rsidR="008D602E" w:rsidRDefault="008D602E" w:rsidP="008D602E">
      <w:pPr>
        <w:pStyle w:val="INNH1"/>
        <w:tabs>
          <w:tab w:val="left" w:pos="431"/>
        </w:tabs>
        <w:rPr>
          <w:rFonts w:asciiTheme="minorHAnsi" w:eastAsiaTheme="minorEastAsia" w:hAnsiTheme="minorHAnsi" w:cstheme="minorBidi"/>
          <w:sz w:val="22"/>
          <w:szCs w:val="22"/>
          <w:lang w:eastAsia="nb-NO"/>
        </w:rPr>
      </w:pPr>
    </w:p>
    <w:p w14:paraId="70521AB2" w14:textId="18D70E3C" w:rsidR="00451F7B" w:rsidRDefault="00451F7B" w:rsidP="00451F7B">
      <w:pPr>
        <w:rPr>
          <w:rFonts w:eastAsiaTheme="minorEastAsia"/>
          <w:lang w:eastAsia="nb-NO"/>
        </w:rPr>
      </w:pPr>
    </w:p>
    <w:p w14:paraId="0D49D91C" w14:textId="77777777" w:rsidR="00451F7B" w:rsidRPr="00451F7B" w:rsidRDefault="00451F7B" w:rsidP="00451F7B">
      <w:pPr>
        <w:rPr>
          <w:rFonts w:eastAsiaTheme="minorEastAsia"/>
          <w:lang w:eastAsia="nb-NO"/>
        </w:rPr>
      </w:pPr>
    </w:p>
    <w:p w14:paraId="21D7A6AE" w14:textId="77777777" w:rsidR="00894429" w:rsidRPr="00325A3D" w:rsidRDefault="00894429" w:rsidP="00894429">
      <w:pPr>
        <w:rPr>
          <w:rFonts w:eastAsiaTheme="minorEastAsia"/>
          <w:lang w:eastAsia="nb-NO"/>
        </w:rPr>
      </w:pPr>
    </w:p>
    <w:p w14:paraId="69222B63" w14:textId="77777777" w:rsidR="008D602E" w:rsidRPr="00325A3D" w:rsidRDefault="008D602E" w:rsidP="008D602E">
      <w:r w:rsidRPr="00325A3D">
        <w:fldChar w:fldCharType="end"/>
      </w:r>
    </w:p>
    <w:p w14:paraId="2AEA607C" w14:textId="77777777" w:rsidR="005F1134" w:rsidRDefault="005F1134">
      <w:pPr>
        <w:widowControl/>
        <w:spacing w:line="240" w:lineRule="auto"/>
        <w:jc w:val="left"/>
        <w:rPr>
          <w:rFonts w:asciiTheme="majorHAnsi" w:hAnsiTheme="majorHAnsi" w:cs="Arial"/>
          <w:b/>
          <w:bCs/>
          <w:sz w:val="32"/>
          <w:szCs w:val="32"/>
        </w:rPr>
      </w:pPr>
      <w:bookmarkStart w:id="0" w:name="_Toc508011146"/>
      <w:bookmarkStart w:id="1" w:name="_Toc508011282"/>
      <w:r>
        <w:br w:type="page"/>
      </w:r>
    </w:p>
    <w:p w14:paraId="5EE76E6C" w14:textId="64299949" w:rsidR="00A92243" w:rsidRPr="00325A3D" w:rsidRDefault="00A92243" w:rsidP="008D602E">
      <w:pPr>
        <w:pStyle w:val="Romeroverskrift"/>
      </w:pPr>
      <w:bookmarkStart w:id="2" w:name="_Toc220584362"/>
      <w:r w:rsidRPr="00325A3D">
        <w:lastRenderedPageBreak/>
        <w:t>Innledning</w:t>
      </w:r>
      <w:bookmarkEnd w:id="0"/>
      <w:bookmarkEnd w:id="1"/>
      <w:bookmarkEnd w:id="2"/>
    </w:p>
    <w:p w14:paraId="6F840FEE" w14:textId="697704B6" w:rsidR="008D602E" w:rsidRPr="00325A3D" w:rsidRDefault="008D602E" w:rsidP="008D602E">
      <w:pPr>
        <w:rPr>
          <w:rFonts w:eastAsia="MS Mincho"/>
        </w:rPr>
      </w:pPr>
      <w:r w:rsidRPr="00325A3D">
        <w:rPr>
          <w:rFonts w:eastAsia="MS Mincho"/>
        </w:rPr>
        <w:t>Dette bilaget</w:t>
      </w:r>
      <w:r w:rsidR="00D208CA">
        <w:rPr>
          <w:rFonts w:eastAsia="MS Mincho"/>
        </w:rPr>
        <w:t>, sammen med øvrige kontraktsdokumenter,</w:t>
      </w:r>
      <w:r w:rsidRPr="00325A3D">
        <w:rPr>
          <w:rFonts w:eastAsia="MS Mincho"/>
        </w:rPr>
        <w:t xml:space="preserve"> oppstiller oppdragsgivers krav til ytelsen. Kravene gjøres gjeldende for alle leveranser under</w:t>
      </w:r>
      <w:r w:rsidR="004E1A99" w:rsidRPr="00325A3D">
        <w:rPr>
          <w:rFonts w:eastAsia="MS Mincho"/>
        </w:rPr>
        <w:t xml:space="preserve"> avtalen</w:t>
      </w:r>
      <w:r w:rsidRPr="00325A3D">
        <w:rPr>
          <w:rFonts w:eastAsia="MS Mincho"/>
        </w:rPr>
        <w:t xml:space="preserve">. </w:t>
      </w:r>
      <w:r w:rsidRPr="00325A3D">
        <w:t>Leverandøren er selv ansvarlig for å beskrive alle nødvendige løsningselementer for å få en komplett løsning, selv om ikke alle disse er kravsatt.</w:t>
      </w:r>
      <w:r w:rsidR="00942B91">
        <w:t xml:space="preserve"> </w:t>
      </w:r>
    </w:p>
    <w:p w14:paraId="3864107A" w14:textId="77777777" w:rsidR="00A92243" w:rsidRPr="00325A3D" w:rsidRDefault="00A92243" w:rsidP="00A92243"/>
    <w:p w14:paraId="71D8EB43" w14:textId="77777777" w:rsidR="00A92243" w:rsidRPr="00325A3D" w:rsidRDefault="00A92243" w:rsidP="008D602E">
      <w:pPr>
        <w:pStyle w:val="Romeroverskrift"/>
      </w:pPr>
      <w:bookmarkStart w:id="3" w:name="_Toc508011147"/>
      <w:bookmarkStart w:id="4" w:name="_Toc508011283"/>
      <w:bookmarkStart w:id="5" w:name="_Toc220584363"/>
      <w:r w:rsidRPr="00325A3D">
        <w:t>Forklaring til kravtabell</w:t>
      </w:r>
      <w:bookmarkEnd w:id="3"/>
      <w:bookmarkEnd w:id="4"/>
      <w:bookmarkEnd w:id="5"/>
    </w:p>
    <w:tbl>
      <w:tblPr>
        <w:tblStyle w:val="Rutenettabell5mrkuthevingsfarge1"/>
        <w:tblW w:w="0" w:type="auto"/>
        <w:tblLook w:val="06A0" w:firstRow="1" w:lastRow="0" w:firstColumn="1" w:lastColumn="0" w:noHBand="1" w:noVBand="1"/>
      </w:tblPr>
      <w:tblGrid>
        <w:gridCol w:w="2154"/>
        <w:gridCol w:w="1423"/>
        <w:gridCol w:w="9701"/>
      </w:tblGrid>
      <w:tr w:rsidR="00C33CDC" w:rsidRPr="00325A3D" w14:paraId="60FDEB7C" w14:textId="77777777" w:rsidTr="00C33C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C66C77" w14:textId="77777777" w:rsidR="00C33CDC" w:rsidRPr="00325A3D" w:rsidRDefault="00C33CDC" w:rsidP="008A5EB8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3C3BE646" w14:textId="77777777" w:rsidR="00C33CDC" w:rsidRPr="00325A3D" w:rsidRDefault="00C33CDC" w:rsidP="008A5EB8">
            <w:pPr>
              <w:pStyle w:val="Brdtek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Forklaring</w:t>
            </w:r>
          </w:p>
        </w:tc>
      </w:tr>
      <w:tr w:rsidR="00C33CDC" w:rsidRPr="00325A3D" w14:paraId="5BDD9EC7" w14:textId="77777777" w:rsidTr="00C33C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83FEF02" w14:textId="77777777" w:rsidR="00C33CDC" w:rsidRPr="00325A3D" w:rsidRDefault="00C33CDC" w:rsidP="008A5EB8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#</w:t>
            </w:r>
          </w:p>
        </w:tc>
        <w:tc>
          <w:tcPr>
            <w:tcW w:w="0" w:type="auto"/>
            <w:gridSpan w:val="2"/>
          </w:tcPr>
          <w:p w14:paraId="17C0D5FA" w14:textId="77777777" w:rsidR="00C33CDC" w:rsidRPr="00325A3D" w:rsidRDefault="00C33CDC" w:rsidP="008A5EB8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Kravpunkets unike løpenummer.</w:t>
            </w:r>
          </w:p>
        </w:tc>
      </w:tr>
      <w:tr w:rsidR="00C33CDC" w:rsidRPr="00325A3D" w14:paraId="6F79C8CD" w14:textId="77777777" w:rsidTr="00C33C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02112A8" w14:textId="77777777" w:rsidR="00C33CDC" w:rsidRPr="00325A3D" w:rsidRDefault="00C33CDC" w:rsidP="008A5EB8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6FD5931E" w14:textId="77777777" w:rsidR="00C33CDC" w:rsidRPr="00325A3D" w:rsidRDefault="00C33CDC" w:rsidP="008A5EB8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Tekst som beskriver kravet.</w:t>
            </w:r>
          </w:p>
        </w:tc>
      </w:tr>
      <w:tr w:rsidR="00FF5837" w:rsidRPr="00325A3D" w14:paraId="3D4B188A" w14:textId="77777777" w:rsidTr="00FF5837">
        <w:trPr>
          <w:trHeight w:val="9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1957AF" w14:textId="77777777" w:rsidR="00FF5837" w:rsidRPr="00325A3D" w:rsidRDefault="00FF5837" w:rsidP="008A5EB8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Type Krav</w:t>
            </w:r>
          </w:p>
        </w:tc>
        <w:tc>
          <w:tcPr>
            <w:tcW w:w="0" w:type="auto"/>
          </w:tcPr>
          <w:p w14:paraId="1D45AE1E" w14:textId="4A2BD5DD" w:rsidR="00FF5837" w:rsidRPr="00325A3D" w:rsidRDefault="00FF5837" w:rsidP="008A5EB8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325A3D">
              <w:rPr>
                <w:b/>
                <w:lang w:val="nb-NO"/>
              </w:rPr>
              <w:t>Absolutte krav (A)</w:t>
            </w:r>
          </w:p>
        </w:tc>
        <w:tc>
          <w:tcPr>
            <w:tcW w:w="0" w:type="auto"/>
          </w:tcPr>
          <w:p w14:paraId="15356AB3" w14:textId="05547046" w:rsidR="00FF5837" w:rsidRPr="00325A3D" w:rsidRDefault="00FF5837" w:rsidP="00E80B8B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Kravet er viktig og MÅ tilfredsstilles. Kravet er å anse som et minimumskrav. Dersom Leverandør ikke oppfyller absolutte krav, eller tar vesentlige forbehold til absolutte krav, kan dette medføre avvisning av tilbudet jf. FOA § 9-6 og § 24-8.</w:t>
            </w:r>
          </w:p>
        </w:tc>
      </w:tr>
      <w:tr w:rsidR="00E80B8B" w:rsidRPr="00325A3D" w14:paraId="286ACB0C" w14:textId="77777777" w:rsidTr="00C33C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76D8C6" w14:textId="77777777" w:rsidR="00E80B8B" w:rsidRPr="00325A3D" w:rsidRDefault="00E80B8B" w:rsidP="00E80B8B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Dokumentasjonskrav</w:t>
            </w:r>
          </w:p>
        </w:tc>
        <w:tc>
          <w:tcPr>
            <w:tcW w:w="0" w:type="auto"/>
            <w:gridSpan w:val="2"/>
          </w:tcPr>
          <w:p w14:paraId="0A66E4F9" w14:textId="77777777" w:rsidR="00E80B8B" w:rsidRPr="00325A3D" w:rsidRDefault="00E80B8B" w:rsidP="00E80B8B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E80B8B" w:rsidRPr="00325A3D" w14:paraId="0FAD4865" w14:textId="77777777" w:rsidTr="00C33C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3FC53BE" w14:textId="77777777" w:rsidR="00E80B8B" w:rsidRPr="00325A3D" w:rsidRDefault="00E80B8B" w:rsidP="00E80B8B">
            <w:pPr>
              <w:pStyle w:val="Brdtekst"/>
              <w:jc w:val="left"/>
              <w:rPr>
                <w:lang w:val="nb-NO"/>
              </w:rPr>
            </w:pPr>
            <w:r w:rsidRPr="00325A3D">
              <w:rPr>
                <w:lang w:val="nb-NO"/>
              </w:rPr>
              <w:t>Krav oppfylt</w:t>
            </w:r>
          </w:p>
        </w:tc>
        <w:tc>
          <w:tcPr>
            <w:tcW w:w="0" w:type="auto"/>
            <w:gridSpan w:val="2"/>
          </w:tcPr>
          <w:p w14:paraId="22256556" w14:textId="77777777" w:rsidR="00E80B8B" w:rsidRPr="00325A3D" w:rsidRDefault="00E80B8B" w:rsidP="00E80B8B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325A3D">
              <w:rPr>
                <w:lang w:val="nb-NO"/>
              </w:rPr>
              <w:t>Leverandør krysser av hvorvidt kravet er oppfylt eller ikke.</w:t>
            </w:r>
          </w:p>
        </w:tc>
      </w:tr>
    </w:tbl>
    <w:p w14:paraId="5EC46C95" w14:textId="4059A73C" w:rsidR="009F15A5" w:rsidRPr="00FF5837" w:rsidRDefault="00A92243" w:rsidP="009F15A5">
      <w:pPr>
        <w:pStyle w:val="Romeroverskrift"/>
        <w:rPr>
          <w:rFonts w:cstheme="minorHAnsi"/>
        </w:rPr>
      </w:pPr>
      <w:bookmarkStart w:id="6" w:name="_Toc508011148"/>
      <w:bookmarkStart w:id="7" w:name="_Toc508011284"/>
      <w:bookmarkStart w:id="8" w:name="_Toc220584364"/>
      <w:r w:rsidRPr="00325A3D">
        <w:t>Overordnet om ytelsen</w:t>
      </w:r>
      <w:bookmarkEnd w:id="6"/>
      <w:bookmarkEnd w:id="7"/>
      <w:bookmarkEnd w:id="8"/>
    </w:p>
    <w:p w14:paraId="133A44C2" w14:textId="77777777" w:rsidR="008B2672" w:rsidRDefault="008B2672" w:rsidP="008B2672">
      <w:pPr>
        <w:rPr>
          <w:rFonts w:cstheme="minorHAnsi"/>
        </w:rPr>
      </w:pPr>
      <w:bookmarkStart w:id="9" w:name="_Hlk189645711"/>
      <w:r>
        <w:rPr>
          <w:rFonts w:cstheme="minorHAnsi"/>
        </w:rPr>
        <w:t xml:space="preserve">Anskaffelsens formål er å utføre enkelte kartlagte klimagassreduserende oppussingstiltak på kommunehuset. </w:t>
      </w:r>
    </w:p>
    <w:p w14:paraId="3D6C735C" w14:textId="77777777" w:rsidR="008B2672" w:rsidRDefault="008B2672" w:rsidP="008B2672">
      <w:pPr>
        <w:rPr>
          <w:rFonts w:cstheme="minorHAnsi"/>
        </w:rPr>
      </w:pPr>
    </w:p>
    <w:p w14:paraId="049262B2" w14:textId="77777777" w:rsidR="008B2672" w:rsidRDefault="008B2672" w:rsidP="008B2672">
      <w:pPr>
        <w:rPr>
          <w:rFonts w:cstheme="minorHAnsi"/>
        </w:rPr>
      </w:pPr>
      <w:r>
        <w:rPr>
          <w:rFonts w:cstheme="minorHAnsi"/>
        </w:rPr>
        <w:t>Tiltakene består av følgende:</w:t>
      </w:r>
    </w:p>
    <w:p w14:paraId="7EE10B12" w14:textId="77777777" w:rsidR="008B2672" w:rsidRDefault="008B2672" w:rsidP="008B2672">
      <w:pPr>
        <w:pStyle w:val="Listeavsnitt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Etablering av energibrønn</w:t>
      </w:r>
    </w:p>
    <w:p w14:paraId="1A72AB86" w14:textId="77777777" w:rsidR="008B2672" w:rsidRDefault="008B2672" w:rsidP="008B2672">
      <w:pPr>
        <w:pStyle w:val="Listeavsnitt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Fornye ventilasjonsanlegget</w:t>
      </w:r>
    </w:p>
    <w:p w14:paraId="3C2B026E" w14:textId="77777777" w:rsidR="008B2672" w:rsidRPr="00BA5BC2" w:rsidRDefault="008B2672" w:rsidP="008B2672">
      <w:pPr>
        <w:pStyle w:val="Listeavsnitt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Isolasjon på loft</w:t>
      </w:r>
    </w:p>
    <w:p w14:paraId="59090C21" w14:textId="77777777" w:rsidR="008B2672" w:rsidRDefault="008B2672" w:rsidP="008B2672">
      <w:pPr>
        <w:rPr>
          <w:rFonts w:cstheme="minorHAnsi"/>
        </w:rPr>
      </w:pPr>
    </w:p>
    <w:bookmarkEnd w:id="9"/>
    <w:p w14:paraId="4B23237B" w14:textId="77777777" w:rsidR="008B2672" w:rsidRDefault="008B2672" w:rsidP="008B2672">
      <w:pPr>
        <w:rPr>
          <w:rFonts w:cstheme="minorHAnsi"/>
        </w:rPr>
      </w:pPr>
      <w:r>
        <w:rPr>
          <w:rFonts w:cstheme="minorHAnsi"/>
        </w:rPr>
        <w:t>Tiltakene nevnt over skal være ferdig utført innen 18. desember 2026.</w:t>
      </w:r>
    </w:p>
    <w:p w14:paraId="1E150931" w14:textId="77777777" w:rsidR="008B2672" w:rsidRDefault="008B2672" w:rsidP="008B2672">
      <w:pPr>
        <w:rPr>
          <w:rFonts w:cstheme="minorHAnsi"/>
        </w:rPr>
      </w:pPr>
    </w:p>
    <w:p w14:paraId="280E58AC" w14:textId="77777777" w:rsidR="008B2672" w:rsidRDefault="008B2672" w:rsidP="008B2672">
      <w:pPr>
        <w:rPr>
          <w:rFonts w:cstheme="minorHAnsi"/>
        </w:rPr>
      </w:pPr>
      <w:r>
        <w:rPr>
          <w:rFonts w:cstheme="minorHAnsi"/>
        </w:rPr>
        <w:lastRenderedPageBreak/>
        <w:t xml:space="preserve">I tillegg skal det gis pris på følgende opsjoner som eventuelt skal utføres i 2026/2027 dersom innløst: </w:t>
      </w:r>
    </w:p>
    <w:p w14:paraId="496C76FB" w14:textId="77777777" w:rsidR="008B2672" w:rsidRDefault="008B2672" w:rsidP="008B2672">
      <w:pPr>
        <w:jc w:val="left"/>
        <w:rPr>
          <w:rFonts w:cstheme="minorHAnsi"/>
        </w:rPr>
      </w:pPr>
    </w:p>
    <w:p w14:paraId="611D535F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 w:rsidRPr="004B5800">
        <w:rPr>
          <w:rFonts w:cstheme="minorHAnsi"/>
        </w:rPr>
        <w:t xml:space="preserve">Opsjon 1: </w:t>
      </w:r>
      <w:r w:rsidRPr="00A47037">
        <w:rPr>
          <w:rFonts w:cstheme="minorHAnsi"/>
        </w:rPr>
        <w:t>Tradisjonell etterisolering yttervegg alt. 1</w:t>
      </w:r>
    </w:p>
    <w:p w14:paraId="3D145BB2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 w:rsidRPr="002B79AF">
        <w:rPr>
          <w:rFonts w:cstheme="minorHAnsi"/>
        </w:rPr>
        <w:t xml:space="preserve">Opsjon 2: </w:t>
      </w:r>
      <w:r w:rsidRPr="00D25C03">
        <w:rPr>
          <w:rFonts w:cstheme="minorHAnsi"/>
        </w:rPr>
        <w:t>Etterisolering yttervegg med Rockvegg NG alt. 2</w:t>
      </w:r>
    </w:p>
    <w:p w14:paraId="510EA2FD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 xml:space="preserve">Opsjon 3: </w:t>
      </w:r>
      <w:r w:rsidRPr="00AF0E7F">
        <w:rPr>
          <w:rFonts w:cstheme="minorHAnsi"/>
        </w:rPr>
        <w:t>Utskifting av yttervinduer</w:t>
      </w:r>
    </w:p>
    <w:p w14:paraId="398FB042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 xml:space="preserve">Opsjon 4: </w:t>
      </w:r>
      <w:r w:rsidRPr="003A63B5">
        <w:rPr>
          <w:rFonts w:cstheme="minorHAnsi"/>
        </w:rPr>
        <w:t>Utskifting av utvendige dører</w:t>
      </w:r>
    </w:p>
    <w:p w14:paraId="5869A07A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 xml:space="preserve">Opsjon 5: </w:t>
      </w:r>
      <w:r w:rsidRPr="001B72A1">
        <w:rPr>
          <w:rFonts w:cstheme="minorHAnsi"/>
        </w:rPr>
        <w:t>Fratrekk av sprosser på vinduer og dører</w:t>
      </w:r>
    </w:p>
    <w:p w14:paraId="673E539E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 xml:space="preserve">Opsjon 6: </w:t>
      </w:r>
      <w:r w:rsidRPr="000401D5">
        <w:rPr>
          <w:rFonts w:cstheme="minorHAnsi"/>
        </w:rPr>
        <w:t>Utskifting av solskjerming (zip-screen)</w:t>
      </w:r>
    </w:p>
    <w:p w14:paraId="5D1AB26F" w14:textId="77777777" w:rsidR="008B2672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>
        <w:rPr>
          <w:rFonts w:cstheme="minorHAnsi"/>
        </w:rPr>
        <w:t xml:space="preserve">Opsjon 7: </w:t>
      </w:r>
      <w:r w:rsidRPr="00E838E4">
        <w:rPr>
          <w:rFonts w:cstheme="minorHAnsi"/>
        </w:rPr>
        <w:t>Behandling av overflater</w:t>
      </w:r>
    </w:p>
    <w:p w14:paraId="643C2496" w14:textId="77777777" w:rsidR="008B2672" w:rsidRPr="00547D83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 w:rsidRPr="00547D83">
        <w:rPr>
          <w:rFonts w:cstheme="minorHAnsi"/>
        </w:rPr>
        <w:t>Opsjon 8: SD-anlegg</w:t>
      </w:r>
    </w:p>
    <w:p w14:paraId="72548DA5" w14:textId="77777777" w:rsidR="008B2672" w:rsidRPr="00547D83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 w:rsidRPr="00547D83">
        <w:rPr>
          <w:rFonts w:cstheme="minorHAnsi"/>
        </w:rPr>
        <w:t>Opsjon 9: Solavskjerming</w:t>
      </w:r>
    </w:p>
    <w:p w14:paraId="30CAD626" w14:textId="77777777" w:rsidR="008B2672" w:rsidRPr="00547D83" w:rsidRDefault="008B2672" w:rsidP="008B2672">
      <w:pPr>
        <w:pStyle w:val="Listeavsnitt"/>
        <w:numPr>
          <w:ilvl w:val="0"/>
          <w:numId w:val="24"/>
        </w:numPr>
        <w:rPr>
          <w:rFonts w:cstheme="minorHAnsi"/>
        </w:rPr>
      </w:pPr>
      <w:r w:rsidRPr="00547D83">
        <w:rPr>
          <w:rFonts w:cstheme="minorHAnsi"/>
        </w:rPr>
        <w:t>Opsjon 10: Etablering av trekkerør for fremtidig tilførsel</w:t>
      </w:r>
    </w:p>
    <w:p w14:paraId="7C417473" w14:textId="216250E0" w:rsidR="00D63633" w:rsidRDefault="00D63633" w:rsidP="008B2672">
      <w:pPr>
        <w:pStyle w:val="Listeavsnitt"/>
        <w:ind w:left="720"/>
        <w:rPr>
          <w:rFonts w:cstheme="minorHAnsi"/>
        </w:rPr>
      </w:pPr>
    </w:p>
    <w:p w14:paraId="542FA28C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20202139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2E56350B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2583A14A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408ED0F1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0F5243BD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4F5DFFB9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77210B58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7A881423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3E8358FA" w14:textId="77777777" w:rsidR="008B2672" w:rsidRDefault="008B2672" w:rsidP="008B2672">
      <w:pPr>
        <w:pStyle w:val="Listeavsnitt"/>
        <w:ind w:left="720"/>
        <w:rPr>
          <w:rFonts w:cstheme="minorHAnsi"/>
        </w:rPr>
      </w:pPr>
    </w:p>
    <w:p w14:paraId="4B9D9758" w14:textId="5539C056" w:rsidR="009F15A5" w:rsidRPr="008F25D1" w:rsidRDefault="009F15A5" w:rsidP="00D63633">
      <w:pPr>
        <w:pStyle w:val="Listeavsnitt"/>
        <w:ind w:left="720"/>
        <w:rPr>
          <w:rStyle w:val="Sterk"/>
          <w:rFonts w:cstheme="minorHAnsi"/>
          <w:b w:val="0"/>
          <w:bCs w:val="0"/>
        </w:rPr>
      </w:pPr>
    </w:p>
    <w:tbl>
      <w:tblPr>
        <w:tblStyle w:val="Tabellrutenett"/>
        <w:tblpPr w:leftFromText="141" w:rightFromText="141" w:vertAnchor="text" w:tblpXSpec="center" w:tblpY="1"/>
        <w:tblOverlap w:val="never"/>
        <w:tblW w:w="0" w:type="auto"/>
        <w:tblLayout w:type="fixed"/>
        <w:tblLook w:val="06A0" w:firstRow="1" w:lastRow="0" w:firstColumn="1" w:lastColumn="0" w:noHBand="1" w:noVBand="1"/>
      </w:tblPr>
      <w:tblGrid>
        <w:gridCol w:w="846"/>
        <w:gridCol w:w="6379"/>
        <w:gridCol w:w="708"/>
        <w:gridCol w:w="1843"/>
        <w:gridCol w:w="567"/>
        <w:gridCol w:w="567"/>
        <w:gridCol w:w="2368"/>
      </w:tblGrid>
      <w:tr w:rsidR="000A5506" w:rsidRPr="00325A3D" w14:paraId="275713BC" w14:textId="77777777" w:rsidTr="003737C7">
        <w:trPr>
          <w:tblHeader/>
        </w:trPr>
        <w:tc>
          <w:tcPr>
            <w:tcW w:w="846" w:type="dxa"/>
            <w:vMerge w:val="restart"/>
            <w:shd w:val="clear" w:color="auto" w:fill="7F7F7F" w:themeFill="text1" w:themeFillTint="80"/>
          </w:tcPr>
          <w:p w14:paraId="77879B95" w14:textId="77777777" w:rsidR="00C33CDC" w:rsidRPr="00325A3D" w:rsidRDefault="00C33CDC" w:rsidP="000A5506">
            <w:pPr>
              <w:jc w:val="right"/>
              <w:rPr>
                <w:color w:val="FFFFFF" w:themeColor="background1"/>
              </w:rPr>
            </w:pPr>
            <w:r w:rsidRPr="00325A3D">
              <w:lastRenderedPageBreak/>
              <w:br w:type="page"/>
            </w:r>
            <w:r w:rsidRPr="00325A3D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6379" w:type="dxa"/>
            <w:vMerge w:val="restart"/>
            <w:shd w:val="clear" w:color="auto" w:fill="7F7F7F" w:themeFill="text1" w:themeFillTint="80"/>
          </w:tcPr>
          <w:p w14:paraId="2868A4E8" w14:textId="77777777" w:rsidR="00C33CDC" w:rsidRPr="00325A3D" w:rsidRDefault="00C33CDC" w:rsidP="000A5506">
            <w:pPr>
              <w:jc w:val="center"/>
              <w:rPr>
                <w:color w:val="FFFFFF" w:themeColor="background1"/>
              </w:rPr>
            </w:pPr>
            <w:r w:rsidRPr="00325A3D">
              <w:rPr>
                <w:color w:val="FFFFFF" w:themeColor="background1"/>
                <w:sz w:val="32"/>
              </w:rPr>
              <w:t>Krav</w:t>
            </w:r>
          </w:p>
        </w:tc>
        <w:tc>
          <w:tcPr>
            <w:tcW w:w="708" w:type="dxa"/>
            <w:vMerge w:val="restart"/>
            <w:shd w:val="clear" w:color="auto" w:fill="7F7F7F" w:themeFill="text1" w:themeFillTint="80"/>
          </w:tcPr>
          <w:p w14:paraId="518B22D6" w14:textId="77777777" w:rsidR="00C33CDC" w:rsidRPr="00325A3D" w:rsidRDefault="00C33CDC" w:rsidP="000A5506">
            <w:pPr>
              <w:jc w:val="center"/>
              <w:rPr>
                <w:color w:val="FFFFFF" w:themeColor="background1"/>
              </w:rPr>
            </w:pPr>
            <w:r w:rsidRPr="00325A3D">
              <w:rPr>
                <w:color w:val="FFFFFF" w:themeColor="background1"/>
              </w:rPr>
              <w:t>Type krav</w:t>
            </w:r>
          </w:p>
        </w:tc>
        <w:tc>
          <w:tcPr>
            <w:tcW w:w="1843" w:type="dxa"/>
            <w:vMerge w:val="restart"/>
            <w:shd w:val="clear" w:color="auto" w:fill="7F7F7F" w:themeFill="text1" w:themeFillTint="80"/>
          </w:tcPr>
          <w:p w14:paraId="61C43B50" w14:textId="77777777" w:rsidR="00C33CDC" w:rsidRPr="00325A3D" w:rsidRDefault="00C33CDC" w:rsidP="000A5506">
            <w:pPr>
              <w:jc w:val="center"/>
              <w:rPr>
                <w:color w:val="FFFFFF" w:themeColor="background1"/>
              </w:rPr>
            </w:pPr>
            <w:r w:rsidRPr="00325A3D">
              <w:rPr>
                <w:color w:val="FFFFFF" w:themeColor="background1"/>
              </w:rPr>
              <w:t>Dokumentasjons-krav</w:t>
            </w:r>
          </w:p>
        </w:tc>
        <w:tc>
          <w:tcPr>
            <w:tcW w:w="1134" w:type="dxa"/>
            <w:gridSpan w:val="2"/>
            <w:shd w:val="clear" w:color="auto" w:fill="7F7F7F" w:themeFill="text1" w:themeFillTint="80"/>
          </w:tcPr>
          <w:p w14:paraId="40246885" w14:textId="77777777" w:rsidR="00C33CDC" w:rsidRPr="00325A3D" w:rsidRDefault="00C33CDC" w:rsidP="000A5506">
            <w:pPr>
              <w:jc w:val="center"/>
              <w:rPr>
                <w:color w:val="FFFFFF" w:themeColor="background1"/>
              </w:rPr>
            </w:pPr>
            <w:r w:rsidRPr="00325A3D">
              <w:rPr>
                <w:color w:val="FFFFFF" w:themeColor="background1"/>
              </w:rPr>
              <w:t>Krav oppfylt</w:t>
            </w:r>
          </w:p>
        </w:tc>
        <w:tc>
          <w:tcPr>
            <w:tcW w:w="2368" w:type="dxa"/>
            <w:vMerge w:val="restart"/>
            <w:shd w:val="clear" w:color="auto" w:fill="7F7F7F" w:themeFill="text1" w:themeFillTint="80"/>
          </w:tcPr>
          <w:p w14:paraId="4FCA84D7" w14:textId="77777777" w:rsidR="00C33CDC" w:rsidRPr="00325A3D" w:rsidRDefault="00C33CDC" w:rsidP="000A5506">
            <w:pPr>
              <w:jc w:val="center"/>
              <w:rPr>
                <w:color w:val="FFFFFF" w:themeColor="background1"/>
              </w:rPr>
            </w:pPr>
            <w:r w:rsidRPr="00325A3D">
              <w:rPr>
                <w:color w:val="FFFFFF" w:themeColor="background1"/>
              </w:rPr>
              <w:t>Kommentar</w:t>
            </w:r>
          </w:p>
        </w:tc>
      </w:tr>
      <w:tr w:rsidR="000A5506" w:rsidRPr="00325A3D" w14:paraId="573DB033" w14:textId="77777777" w:rsidTr="003737C7">
        <w:tc>
          <w:tcPr>
            <w:tcW w:w="846" w:type="dxa"/>
            <w:vMerge/>
          </w:tcPr>
          <w:p w14:paraId="529CCECA" w14:textId="77777777" w:rsidR="00C33CDC" w:rsidRPr="00325A3D" w:rsidRDefault="00C33CDC" w:rsidP="000A5506">
            <w:pPr>
              <w:ind w:left="360"/>
            </w:pPr>
          </w:p>
        </w:tc>
        <w:tc>
          <w:tcPr>
            <w:tcW w:w="6379" w:type="dxa"/>
            <w:vMerge/>
          </w:tcPr>
          <w:p w14:paraId="64B5FDC3" w14:textId="77777777" w:rsidR="00C33CDC" w:rsidRPr="00325A3D" w:rsidRDefault="00C33CDC" w:rsidP="000A5506"/>
        </w:tc>
        <w:tc>
          <w:tcPr>
            <w:tcW w:w="708" w:type="dxa"/>
            <w:vMerge/>
            <w:shd w:val="clear" w:color="auto" w:fill="EAF1DD" w:themeFill="accent3" w:themeFillTint="33"/>
          </w:tcPr>
          <w:p w14:paraId="34D50EA3" w14:textId="77777777" w:rsidR="00C33CDC" w:rsidRPr="00325A3D" w:rsidRDefault="00C33CDC" w:rsidP="000A5506">
            <w:pPr>
              <w:jc w:val="center"/>
            </w:pPr>
          </w:p>
        </w:tc>
        <w:tc>
          <w:tcPr>
            <w:tcW w:w="1843" w:type="dxa"/>
            <w:vMerge/>
            <w:shd w:val="clear" w:color="auto" w:fill="EAF1DD" w:themeFill="accent3" w:themeFillTint="33"/>
          </w:tcPr>
          <w:p w14:paraId="6C9F5329" w14:textId="77777777" w:rsidR="00C33CDC" w:rsidRPr="00325A3D" w:rsidRDefault="00C33CDC" w:rsidP="000A5506">
            <w:pPr>
              <w:jc w:val="center"/>
            </w:pPr>
          </w:p>
        </w:tc>
        <w:tc>
          <w:tcPr>
            <w:tcW w:w="567" w:type="dxa"/>
            <w:shd w:val="clear" w:color="auto" w:fill="92D050"/>
          </w:tcPr>
          <w:p w14:paraId="374644D4" w14:textId="77777777" w:rsidR="00C33CDC" w:rsidRPr="00325A3D" w:rsidRDefault="00C33CDC" w:rsidP="000A5506">
            <w:pPr>
              <w:tabs>
                <w:tab w:val="center" w:pos="323"/>
              </w:tabs>
            </w:pPr>
            <w:r w:rsidRPr="00325A3D">
              <w:tab/>
              <w:t>Ja</w:t>
            </w:r>
          </w:p>
        </w:tc>
        <w:tc>
          <w:tcPr>
            <w:tcW w:w="567" w:type="dxa"/>
            <w:shd w:val="clear" w:color="auto" w:fill="FF0000"/>
          </w:tcPr>
          <w:p w14:paraId="1DCB5973" w14:textId="77777777" w:rsidR="00C33CDC" w:rsidRPr="00325A3D" w:rsidRDefault="00C33CDC" w:rsidP="000A5506">
            <w:pPr>
              <w:jc w:val="center"/>
            </w:pPr>
            <w:r w:rsidRPr="00325A3D">
              <w:t>Nei</w:t>
            </w:r>
          </w:p>
        </w:tc>
        <w:tc>
          <w:tcPr>
            <w:tcW w:w="2368" w:type="dxa"/>
            <w:vMerge/>
          </w:tcPr>
          <w:p w14:paraId="1D3361DA" w14:textId="77777777" w:rsidR="00C33CDC" w:rsidRPr="00325A3D" w:rsidRDefault="00C33CDC" w:rsidP="000A5506"/>
        </w:tc>
      </w:tr>
      <w:tr w:rsidR="00C33CDC" w:rsidRPr="00325A3D" w14:paraId="12717D98" w14:textId="77777777" w:rsidTr="003737C7">
        <w:tc>
          <w:tcPr>
            <w:tcW w:w="846" w:type="dxa"/>
            <w:shd w:val="clear" w:color="auto" w:fill="8DB3E2" w:themeFill="text2" w:themeFillTint="66"/>
          </w:tcPr>
          <w:p w14:paraId="749D83B8" w14:textId="636702F4" w:rsidR="00C33CDC" w:rsidRPr="00325A3D" w:rsidRDefault="00C55CBA" w:rsidP="000A5506">
            <w:r>
              <w:t>#</w:t>
            </w:r>
          </w:p>
        </w:tc>
        <w:tc>
          <w:tcPr>
            <w:tcW w:w="12432" w:type="dxa"/>
            <w:gridSpan w:val="6"/>
            <w:shd w:val="clear" w:color="auto" w:fill="8DB3E2" w:themeFill="text2" w:themeFillTint="66"/>
          </w:tcPr>
          <w:p w14:paraId="59D318F6" w14:textId="77777777" w:rsidR="00C33CDC" w:rsidRPr="00325A3D" w:rsidRDefault="00E71ACD" w:rsidP="000A5506">
            <w:pPr>
              <w:pStyle w:val="Overskrift1"/>
            </w:pPr>
            <w:bookmarkStart w:id="10" w:name="_Toc220584365"/>
            <w:r w:rsidRPr="00325A3D">
              <w:t>Generelle krav</w:t>
            </w:r>
            <w:bookmarkEnd w:id="10"/>
          </w:p>
        </w:tc>
      </w:tr>
      <w:tr w:rsidR="00C33CDC" w:rsidRPr="00325A3D" w14:paraId="6F30F690" w14:textId="77777777" w:rsidTr="003737C7">
        <w:tc>
          <w:tcPr>
            <w:tcW w:w="846" w:type="dxa"/>
            <w:shd w:val="clear" w:color="auto" w:fill="C6D9F1" w:themeFill="text2" w:themeFillTint="33"/>
          </w:tcPr>
          <w:p w14:paraId="26EBFD19" w14:textId="77777777" w:rsidR="00C33CDC" w:rsidRPr="00325A3D" w:rsidRDefault="00C33CDC" w:rsidP="000A5506"/>
        </w:tc>
        <w:tc>
          <w:tcPr>
            <w:tcW w:w="12432" w:type="dxa"/>
            <w:gridSpan w:val="6"/>
            <w:shd w:val="clear" w:color="auto" w:fill="C6D9F1" w:themeFill="text2" w:themeFillTint="33"/>
          </w:tcPr>
          <w:p w14:paraId="4659697F" w14:textId="77777777" w:rsidR="00C33CDC" w:rsidRPr="00325A3D" w:rsidRDefault="0058137C" w:rsidP="000A5506">
            <w:pPr>
              <w:rPr>
                <w:rStyle w:val="Sterk"/>
              </w:rPr>
            </w:pPr>
            <w:r w:rsidRPr="00325A3D">
              <w:rPr>
                <w:rStyle w:val="Sterk"/>
              </w:rPr>
              <w:t>Overordnet</w:t>
            </w:r>
          </w:p>
        </w:tc>
      </w:tr>
      <w:tr w:rsidR="009230EE" w:rsidRPr="00FD319A" w14:paraId="041057AB" w14:textId="77777777" w:rsidTr="003737C7">
        <w:tc>
          <w:tcPr>
            <w:tcW w:w="846" w:type="dxa"/>
          </w:tcPr>
          <w:p w14:paraId="02F9190B" w14:textId="77777777" w:rsidR="009230EE" w:rsidRPr="00FD319A" w:rsidRDefault="009230EE" w:rsidP="00681842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  <w:bookmarkStart w:id="11" w:name="_Toc508011287"/>
            <w:bookmarkStart w:id="12" w:name="_Toc508011308"/>
            <w:bookmarkEnd w:id="11"/>
            <w:bookmarkEnd w:id="12"/>
          </w:p>
        </w:tc>
        <w:tc>
          <w:tcPr>
            <w:tcW w:w="6379" w:type="dxa"/>
          </w:tcPr>
          <w:p w14:paraId="052F6B4A" w14:textId="63307358" w:rsidR="009230EE" w:rsidRDefault="009230EE" w:rsidP="00681842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Vedlagt tegninger skal følges med detaljer som er i den, samt målsatte avstander.</w:t>
            </w:r>
          </w:p>
          <w:p w14:paraId="29426662" w14:textId="446CBA94" w:rsidR="009230EE" w:rsidRPr="003733EC" w:rsidRDefault="009230EE" w:rsidP="00681842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08" w:type="dxa"/>
          </w:tcPr>
          <w:p w14:paraId="735E7798" w14:textId="55EB515A" w:rsidR="009230EE" w:rsidRDefault="009230EE" w:rsidP="00681842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1843" w:type="dxa"/>
          </w:tcPr>
          <w:p w14:paraId="0A1F09B1" w14:textId="35B02DB5" w:rsidR="009230EE" w:rsidRDefault="003737C7" w:rsidP="00681842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Bekreftelse</w:t>
            </w:r>
          </w:p>
        </w:tc>
        <w:tc>
          <w:tcPr>
            <w:tcW w:w="567" w:type="dxa"/>
          </w:tcPr>
          <w:p w14:paraId="63C38E5C" w14:textId="77777777" w:rsidR="009230EE" w:rsidRPr="00FD319A" w:rsidRDefault="009230EE" w:rsidP="00681842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60394F10" w14:textId="77777777" w:rsidR="009230EE" w:rsidRPr="00FD319A" w:rsidRDefault="009230EE" w:rsidP="00681842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119B0B62" w14:textId="77777777" w:rsidR="009230EE" w:rsidRPr="00FD319A" w:rsidRDefault="009230EE" w:rsidP="00681842">
            <w:pPr>
              <w:rPr>
                <w:rFonts w:cstheme="minorHAnsi"/>
                <w:szCs w:val="22"/>
              </w:rPr>
            </w:pPr>
          </w:p>
        </w:tc>
      </w:tr>
      <w:tr w:rsidR="003737C7" w:rsidRPr="00FD319A" w14:paraId="5A52C6A4" w14:textId="77777777" w:rsidTr="003737C7">
        <w:tc>
          <w:tcPr>
            <w:tcW w:w="846" w:type="dxa"/>
          </w:tcPr>
          <w:p w14:paraId="3E10EEEA" w14:textId="77777777" w:rsidR="003737C7" w:rsidRPr="00FD319A" w:rsidRDefault="003737C7" w:rsidP="00681842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379" w:type="dxa"/>
          </w:tcPr>
          <w:p w14:paraId="476525AA" w14:textId="08C87B17" w:rsidR="003737C7" w:rsidRDefault="003737C7" w:rsidP="003737C7">
            <w:pPr>
              <w:rPr>
                <w:color w:val="000000"/>
              </w:rPr>
            </w:pPr>
            <w:r w:rsidRPr="002E037F">
              <w:rPr>
                <w:color w:val="000000"/>
              </w:rPr>
              <w:t>Det kreves at tilbyder ved utførelse av oppdrag har tilgjengelig representant som behersker norsk</w:t>
            </w:r>
            <w:r w:rsidR="006C1EF9">
              <w:rPr>
                <w:color w:val="000000"/>
              </w:rPr>
              <w:t xml:space="preserve"> både skriftlig og muntlig</w:t>
            </w:r>
            <w:r w:rsidRPr="002E037F">
              <w:rPr>
                <w:color w:val="000000"/>
              </w:rPr>
              <w:t>, for å kvalitetssikre at kommunikasjonen på oppdragssted blir effektiv og korrekt.</w:t>
            </w:r>
          </w:p>
          <w:p w14:paraId="2AAA5D8D" w14:textId="77777777" w:rsidR="003737C7" w:rsidRDefault="003737C7" w:rsidP="00681842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08" w:type="dxa"/>
          </w:tcPr>
          <w:p w14:paraId="64D3BC31" w14:textId="5FCD1FB8" w:rsidR="003737C7" w:rsidRDefault="003737C7" w:rsidP="00681842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1843" w:type="dxa"/>
          </w:tcPr>
          <w:p w14:paraId="29E79911" w14:textId="29E20B02" w:rsidR="003737C7" w:rsidRDefault="003737C7" w:rsidP="00681842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Bekreftelse</w:t>
            </w:r>
          </w:p>
        </w:tc>
        <w:tc>
          <w:tcPr>
            <w:tcW w:w="567" w:type="dxa"/>
          </w:tcPr>
          <w:p w14:paraId="34E7DEEB" w14:textId="77777777" w:rsidR="003737C7" w:rsidRPr="00FD319A" w:rsidRDefault="003737C7" w:rsidP="00681842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3E5FAA9F" w14:textId="77777777" w:rsidR="003737C7" w:rsidRPr="00FD319A" w:rsidRDefault="003737C7" w:rsidP="00681842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77217A03" w14:textId="77777777" w:rsidR="003737C7" w:rsidRPr="00FD319A" w:rsidRDefault="003737C7" w:rsidP="00681842">
            <w:pPr>
              <w:rPr>
                <w:rFonts w:cstheme="minorHAnsi"/>
                <w:szCs w:val="22"/>
              </w:rPr>
            </w:pPr>
          </w:p>
        </w:tc>
      </w:tr>
      <w:tr w:rsidR="003737C7" w:rsidRPr="00FD319A" w14:paraId="4BCFE939" w14:textId="77777777" w:rsidTr="003737C7">
        <w:tc>
          <w:tcPr>
            <w:tcW w:w="846" w:type="dxa"/>
          </w:tcPr>
          <w:p w14:paraId="72BF8B66" w14:textId="77777777" w:rsidR="003737C7" w:rsidRPr="00FD319A" w:rsidRDefault="003737C7" w:rsidP="003737C7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379" w:type="dxa"/>
          </w:tcPr>
          <w:p w14:paraId="1C42DD1B" w14:textId="33AFB411" w:rsidR="003737C7" w:rsidRDefault="003737C7" w:rsidP="003737C7">
            <w:pPr>
              <w:keepLines/>
              <w:spacing w:line="240" w:lineRule="auto"/>
            </w:pPr>
            <w:r>
              <w:t>Arbeidet forutsettes gjennomført kontinuerlig uten ugrunnet opphold i henhold til avtalt fremdrift.</w:t>
            </w:r>
          </w:p>
          <w:p w14:paraId="3953C051" w14:textId="769BB123" w:rsidR="003737C7" w:rsidRPr="002E037F" w:rsidRDefault="003737C7" w:rsidP="003737C7">
            <w:pPr>
              <w:keepLines/>
              <w:spacing w:line="240" w:lineRule="auto"/>
              <w:rPr>
                <w:color w:val="000000"/>
              </w:rPr>
            </w:pPr>
          </w:p>
        </w:tc>
        <w:tc>
          <w:tcPr>
            <w:tcW w:w="708" w:type="dxa"/>
          </w:tcPr>
          <w:p w14:paraId="5D05AB6E" w14:textId="12529A6C" w:rsidR="003737C7" w:rsidRDefault="003737C7" w:rsidP="003737C7">
            <w:pPr>
              <w:jc w:val="center"/>
              <w:rPr>
                <w:rFonts w:cstheme="minorHAnsi"/>
                <w:szCs w:val="22"/>
              </w:rPr>
            </w:pPr>
            <w:r>
              <w:t>A</w:t>
            </w:r>
          </w:p>
        </w:tc>
        <w:tc>
          <w:tcPr>
            <w:tcW w:w="1843" w:type="dxa"/>
          </w:tcPr>
          <w:p w14:paraId="3D8E8A28" w14:textId="05FAE7E5" w:rsidR="003737C7" w:rsidRDefault="003737C7" w:rsidP="003737C7">
            <w:pPr>
              <w:jc w:val="center"/>
              <w:rPr>
                <w:rFonts w:cstheme="minorHAnsi"/>
                <w:szCs w:val="22"/>
              </w:rPr>
            </w:pPr>
            <w:r>
              <w:t>Bekreftes</w:t>
            </w:r>
          </w:p>
        </w:tc>
        <w:tc>
          <w:tcPr>
            <w:tcW w:w="567" w:type="dxa"/>
          </w:tcPr>
          <w:p w14:paraId="2056E94A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41407DAC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6221F564" w14:textId="77777777" w:rsidR="003737C7" w:rsidRPr="00FD319A" w:rsidRDefault="003737C7" w:rsidP="003737C7">
            <w:pPr>
              <w:rPr>
                <w:rFonts w:cstheme="minorHAnsi"/>
                <w:szCs w:val="22"/>
              </w:rPr>
            </w:pPr>
          </w:p>
        </w:tc>
      </w:tr>
      <w:tr w:rsidR="002B4D37" w:rsidRPr="00FD319A" w14:paraId="7CF0DC5D" w14:textId="77777777" w:rsidTr="003737C7">
        <w:tc>
          <w:tcPr>
            <w:tcW w:w="846" w:type="dxa"/>
          </w:tcPr>
          <w:p w14:paraId="0E8526D3" w14:textId="77777777" w:rsidR="002B4D37" w:rsidRPr="00FD319A" w:rsidRDefault="002B4D37" w:rsidP="003737C7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379" w:type="dxa"/>
          </w:tcPr>
          <w:p w14:paraId="5C55DE63" w14:textId="77777777" w:rsidR="002B4D37" w:rsidRDefault="002B4D37" w:rsidP="003737C7">
            <w:pPr>
              <w:keepLines/>
              <w:spacing w:line="240" w:lineRule="auto"/>
            </w:pPr>
            <w:r>
              <w:t xml:space="preserve">Det skal være normal drift </w:t>
            </w:r>
            <w:r w:rsidR="005512A6">
              <w:t>på</w:t>
            </w:r>
            <w:r>
              <w:t xml:space="preserve"> kommunehuset under arbeidet. Leverandøren skal i samråd med Oppdragsgiver sette opp en </w:t>
            </w:r>
            <w:r w:rsidR="005512A6">
              <w:t xml:space="preserve">forutsigbar plan for hvilke rom </w:t>
            </w:r>
            <w:r w:rsidR="00BF3658">
              <w:t xml:space="preserve">på bygget som ikke kan brukes til gitte </w:t>
            </w:r>
            <w:r w:rsidR="00D82B75">
              <w:t>dager/tidspunkt.</w:t>
            </w:r>
          </w:p>
          <w:p w14:paraId="252F3017" w14:textId="2A592169" w:rsidR="00D82B75" w:rsidRDefault="00D82B75" w:rsidP="00BA168A">
            <w:pPr>
              <w:keepLines/>
              <w:spacing w:line="240" w:lineRule="auto"/>
            </w:pPr>
          </w:p>
        </w:tc>
        <w:tc>
          <w:tcPr>
            <w:tcW w:w="708" w:type="dxa"/>
          </w:tcPr>
          <w:p w14:paraId="1E54A81E" w14:textId="259055B6" w:rsidR="002B4D37" w:rsidRDefault="007C0E31" w:rsidP="003737C7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14:paraId="30C23E7F" w14:textId="6BD82193" w:rsidR="002B4D37" w:rsidRDefault="007C0E31" w:rsidP="003737C7">
            <w:pPr>
              <w:jc w:val="center"/>
            </w:pPr>
            <w:r>
              <w:t>Bekreftes</w:t>
            </w:r>
          </w:p>
        </w:tc>
        <w:tc>
          <w:tcPr>
            <w:tcW w:w="567" w:type="dxa"/>
          </w:tcPr>
          <w:p w14:paraId="26E45F70" w14:textId="77777777" w:rsidR="002B4D37" w:rsidRPr="00FD319A" w:rsidRDefault="002B4D3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222E023D" w14:textId="77777777" w:rsidR="002B4D37" w:rsidRPr="00FD319A" w:rsidRDefault="002B4D3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5A189AA0" w14:textId="77777777" w:rsidR="002B4D37" w:rsidRPr="00FD319A" w:rsidRDefault="002B4D37" w:rsidP="003737C7">
            <w:pPr>
              <w:rPr>
                <w:rFonts w:cstheme="minorHAnsi"/>
                <w:szCs w:val="22"/>
              </w:rPr>
            </w:pPr>
          </w:p>
        </w:tc>
      </w:tr>
      <w:tr w:rsidR="003737C7" w:rsidRPr="00FD319A" w14:paraId="3D398C15" w14:textId="77777777" w:rsidTr="003737C7">
        <w:tc>
          <w:tcPr>
            <w:tcW w:w="846" w:type="dxa"/>
            <w:shd w:val="clear" w:color="auto" w:fill="C6D9F1" w:themeFill="text2" w:themeFillTint="33"/>
          </w:tcPr>
          <w:p w14:paraId="2729A09E" w14:textId="77777777" w:rsidR="003737C7" w:rsidRPr="00FD319A" w:rsidRDefault="003737C7" w:rsidP="003737C7">
            <w:pPr>
              <w:rPr>
                <w:rFonts w:cstheme="minorHAnsi"/>
                <w:szCs w:val="22"/>
              </w:rPr>
            </w:pPr>
            <w:bookmarkStart w:id="13" w:name="_Toc508011286"/>
            <w:bookmarkEnd w:id="13"/>
          </w:p>
        </w:tc>
        <w:tc>
          <w:tcPr>
            <w:tcW w:w="12432" w:type="dxa"/>
            <w:gridSpan w:val="6"/>
            <w:shd w:val="clear" w:color="auto" w:fill="C6D9F1" w:themeFill="text2" w:themeFillTint="33"/>
          </w:tcPr>
          <w:p w14:paraId="0303A0B9" w14:textId="6DBA48B6" w:rsidR="003737C7" w:rsidRPr="00FD319A" w:rsidRDefault="003737C7" w:rsidP="003737C7">
            <w:pPr>
              <w:rPr>
                <w:rStyle w:val="Sterk"/>
                <w:rFonts w:cstheme="minorHAnsi"/>
                <w:szCs w:val="22"/>
              </w:rPr>
            </w:pPr>
            <w:r w:rsidRPr="00FD319A">
              <w:rPr>
                <w:rStyle w:val="Sterk"/>
                <w:rFonts w:cstheme="minorHAnsi"/>
                <w:szCs w:val="22"/>
              </w:rPr>
              <w:t>Teknisk beskrivelse</w:t>
            </w:r>
          </w:p>
        </w:tc>
      </w:tr>
      <w:tr w:rsidR="003737C7" w:rsidRPr="00FD319A" w14:paraId="176E4A2E" w14:textId="77777777" w:rsidTr="003737C7">
        <w:tc>
          <w:tcPr>
            <w:tcW w:w="846" w:type="dxa"/>
          </w:tcPr>
          <w:p w14:paraId="748F2ACC" w14:textId="77777777" w:rsidR="003737C7" w:rsidRPr="00FD319A" w:rsidRDefault="003737C7" w:rsidP="003737C7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379" w:type="dxa"/>
          </w:tcPr>
          <w:p w14:paraId="215186C0" w14:textId="50375168" w:rsidR="003737C7" w:rsidRDefault="003737C7" w:rsidP="003737C7">
            <w:pPr>
              <w:suppressAutoHyphens/>
              <w:rPr>
                <w:rFonts w:cstheme="minorHAnsi"/>
                <w:szCs w:val="22"/>
              </w:rPr>
            </w:pPr>
            <w:r w:rsidRPr="00FD319A">
              <w:rPr>
                <w:rFonts w:cstheme="minorHAnsi"/>
                <w:szCs w:val="22"/>
              </w:rPr>
              <w:t>Alle løsninger skal tilfredsstille lovkrav på byggetidspunkt</w:t>
            </w:r>
            <w:r w:rsidR="00C249E4">
              <w:rPr>
                <w:rFonts w:cstheme="minorHAnsi"/>
                <w:szCs w:val="22"/>
              </w:rPr>
              <w:t>, og arbeidet skal utføres i</w:t>
            </w:r>
            <w:r w:rsidR="004036A6">
              <w:rPr>
                <w:rFonts w:cstheme="minorHAnsi"/>
                <w:szCs w:val="22"/>
              </w:rPr>
              <w:t>ht. enhver tid gjeldende lov og regler gjeldende</w:t>
            </w:r>
            <w:r w:rsidRPr="00FD319A">
              <w:rPr>
                <w:rFonts w:cstheme="minorHAnsi"/>
                <w:szCs w:val="22"/>
              </w:rPr>
              <w:t>.</w:t>
            </w:r>
          </w:p>
          <w:p w14:paraId="3369D5F6" w14:textId="511EAFF7" w:rsidR="003737C7" w:rsidRPr="00FD319A" w:rsidRDefault="003737C7" w:rsidP="003737C7">
            <w:pPr>
              <w:suppressAutoHyphens/>
              <w:rPr>
                <w:rFonts w:cstheme="minorHAnsi"/>
                <w:szCs w:val="22"/>
              </w:rPr>
            </w:pPr>
          </w:p>
        </w:tc>
        <w:tc>
          <w:tcPr>
            <w:tcW w:w="708" w:type="dxa"/>
          </w:tcPr>
          <w:p w14:paraId="7E420FF6" w14:textId="738CD5D9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  <w:r w:rsidRPr="00FD319A">
              <w:rPr>
                <w:rFonts w:cstheme="minorHAnsi"/>
                <w:szCs w:val="22"/>
              </w:rPr>
              <w:t>A</w:t>
            </w:r>
          </w:p>
        </w:tc>
        <w:tc>
          <w:tcPr>
            <w:tcW w:w="1843" w:type="dxa"/>
          </w:tcPr>
          <w:p w14:paraId="476B4927" w14:textId="717A33CA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  <w:r w:rsidRPr="00FD319A">
              <w:rPr>
                <w:rFonts w:cstheme="minorHAnsi"/>
                <w:szCs w:val="22"/>
              </w:rPr>
              <w:t>Bekreftelse</w:t>
            </w:r>
          </w:p>
        </w:tc>
        <w:tc>
          <w:tcPr>
            <w:tcW w:w="567" w:type="dxa"/>
          </w:tcPr>
          <w:p w14:paraId="79E22F83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7545A654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0C0ADA88" w14:textId="77777777" w:rsidR="003737C7" w:rsidRPr="00FD319A" w:rsidRDefault="003737C7" w:rsidP="003737C7">
            <w:pPr>
              <w:rPr>
                <w:rFonts w:cstheme="minorHAnsi"/>
                <w:szCs w:val="22"/>
              </w:rPr>
            </w:pPr>
          </w:p>
        </w:tc>
      </w:tr>
      <w:tr w:rsidR="003737C7" w:rsidRPr="00FD319A" w14:paraId="429C6681" w14:textId="77777777" w:rsidTr="003737C7">
        <w:tc>
          <w:tcPr>
            <w:tcW w:w="846" w:type="dxa"/>
            <w:shd w:val="clear" w:color="auto" w:fill="C6D9F1" w:themeFill="text2" w:themeFillTint="33"/>
          </w:tcPr>
          <w:p w14:paraId="0E6FC03C" w14:textId="77777777" w:rsidR="003737C7" w:rsidRPr="00FD319A" w:rsidRDefault="003737C7" w:rsidP="003737C7">
            <w:pPr>
              <w:rPr>
                <w:rFonts w:cstheme="minorHAnsi"/>
                <w:szCs w:val="22"/>
              </w:rPr>
            </w:pPr>
          </w:p>
        </w:tc>
        <w:tc>
          <w:tcPr>
            <w:tcW w:w="12432" w:type="dxa"/>
            <w:gridSpan w:val="6"/>
            <w:shd w:val="clear" w:color="auto" w:fill="C6D9F1" w:themeFill="text2" w:themeFillTint="33"/>
          </w:tcPr>
          <w:p w14:paraId="702E7DC8" w14:textId="5D24927F" w:rsidR="003737C7" w:rsidRPr="00FD319A" w:rsidRDefault="003737C7" w:rsidP="003737C7">
            <w:pPr>
              <w:rPr>
                <w:rStyle w:val="Sterk"/>
                <w:rFonts w:cstheme="minorHAnsi"/>
                <w:szCs w:val="22"/>
              </w:rPr>
            </w:pPr>
            <w:r w:rsidRPr="00FD319A">
              <w:rPr>
                <w:rStyle w:val="Sterk"/>
                <w:rFonts w:cstheme="minorHAnsi"/>
                <w:szCs w:val="22"/>
              </w:rPr>
              <w:t>FDV-dokumentasjon</w:t>
            </w:r>
          </w:p>
        </w:tc>
      </w:tr>
      <w:tr w:rsidR="003737C7" w:rsidRPr="00FD319A" w14:paraId="5E7240C1" w14:textId="77777777" w:rsidTr="003737C7">
        <w:tc>
          <w:tcPr>
            <w:tcW w:w="846" w:type="dxa"/>
          </w:tcPr>
          <w:p w14:paraId="05153EA8" w14:textId="77777777" w:rsidR="003737C7" w:rsidRPr="00FD319A" w:rsidRDefault="003737C7" w:rsidP="003737C7">
            <w:pPr>
              <w:pStyle w:val="Overskrift2"/>
              <w:rPr>
                <w:rFonts w:asciiTheme="minorHAnsi" w:hAnsiTheme="minorHAnsi" w:cstheme="minorHAnsi"/>
                <w:lang w:val="nb-NO"/>
              </w:rPr>
            </w:pPr>
          </w:p>
        </w:tc>
        <w:tc>
          <w:tcPr>
            <w:tcW w:w="6379" w:type="dxa"/>
          </w:tcPr>
          <w:p w14:paraId="1B1153B4" w14:textId="125AD1F5" w:rsidR="001626CF" w:rsidRPr="00FD319A" w:rsidRDefault="001626CF" w:rsidP="003737C7">
            <w:pPr>
              <w:autoSpaceDE w:val="0"/>
              <w:autoSpaceDN w:val="0"/>
              <w:adjustRightInd w:val="0"/>
              <w:snapToGrid w:val="0"/>
              <w:rPr>
                <w:rFonts w:cstheme="minorHAnsi"/>
                <w:szCs w:val="22"/>
              </w:rPr>
            </w:pPr>
            <w:r w:rsidRPr="00DA5F09">
              <w:rPr>
                <w:rFonts w:cstheme="minorHAnsi"/>
                <w:szCs w:val="22"/>
              </w:rPr>
              <w:t xml:space="preserve">Komplett FDV-dokumentasjon skal leveres i elektronisk format. FDV-dokumentasjonen skal være systematisk bygget opp etter </w:t>
            </w:r>
            <w:r w:rsidRPr="00DA5F09">
              <w:rPr>
                <w:rFonts w:cstheme="minorHAnsi"/>
                <w:szCs w:val="22"/>
              </w:rPr>
              <w:lastRenderedPageBreak/>
              <w:t xml:space="preserve">fagområdene, og skal inneholde komplette tegninger «som bygget» for alle fagområder. </w:t>
            </w:r>
            <w:r w:rsidRPr="0021075B">
              <w:rPr>
                <w:rFonts w:cstheme="minorHAnsi"/>
                <w:szCs w:val="22"/>
              </w:rPr>
              <w:t>Tegningene skal leveres i DWG- og PDF-format.</w:t>
            </w:r>
          </w:p>
        </w:tc>
        <w:tc>
          <w:tcPr>
            <w:tcW w:w="708" w:type="dxa"/>
          </w:tcPr>
          <w:p w14:paraId="02C4DB5D" w14:textId="62404E10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  <w:r w:rsidRPr="00FD319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1843" w:type="dxa"/>
          </w:tcPr>
          <w:p w14:paraId="55203063" w14:textId="332844F9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  <w:r w:rsidRPr="00FD319A">
              <w:rPr>
                <w:rFonts w:cstheme="minorHAnsi"/>
                <w:szCs w:val="22"/>
              </w:rPr>
              <w:t>Bekreftelse</w:t>
            </w:r>
          </w:p>
        </w:tc>
        <w:tc>
          <w:tcPr>
            <w:tcW w:w="567" w:type="dxa"/>
          </w:tcPr>
          <w:p w14:paraId="4EED293F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67" w:type="dxa"/>
          </w:tcPr>
          <w:p w14:paraId="7B543A36" w14:textId="77777777" w:rsidR="003737C7" w:rsidRPr="00FD319A" w:rsidRDefault="003737C7" w:rsidP="003737C7">
            <w:pPr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2368" w:type="dxa"/>
          </w:tcPr>
          <w:p w14:paraId="694A3222" w14:textId="77777777" w:rsidR="003737C7" w:rsidRPr="00FD319A" w:rsidRDefault="003737C7" w:rsidP="003737C7">
            <w:pPr>
              <w:rPr>
                <w:rFonts w:cstheme="minorHAnsi"/>
                <w:szCs w:val="22"/>
              </w:rPr>
            </w:pPr>
          </w:p>
        </w:tc>
      </w:tr>
    </w:tbl>
    <w:p w14:paraId="7EBD4695" w14:textId="77777777" w:rsidR="00D208CA" w:rsidRDefault="00D208CA" w:rsidP="008F25D1"/>
    <w:sectPr w:rsidR="00D208CA" w:rsidSect="00BF6F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800" w:right="1276" w:bottom="180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2D2B" w14:textId="77777777" w:rsidR="00551ECF" w:rsidRDefault="00551ECF" w:rsidP="004C5CC4">
      <w:pPr>
        <w:pStyle w:val="Kulepunkt-niv2"/>
      </w:pPr>
      <w:r>
        <w:separator/>
      </w:r>
    </w:p>
  </w:endnote>
  <w:endnote w:type="continuationSeparator" w:id="0">
    <w:p w14:paraId="584BF88C" w14:textId="77777777" w:rsidR="00551ECF" w:rsidRDefault="00551ECF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36549" w14:textId="77777777" w:rsidR="006F518E" w:rsidRDefault="006F518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4A92" w14:textId="77777777" w:rsidR="008A5EB8" w:rsidRPr="008D602E" w:rsidRDefault="008A5EB8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>
        <w:rPr>
          <w:noProof/>
        </w:rPr>
        <w:t>7</w:t>
      </w:r>
    </w:fldSimple>
  </w:p>
  <w:p w14:paraId="6EB6AB69" w14:textId="77777777" w:rsidR="008A5EB8" w:rsidRPr="00B42E02" w:rsidRDefault="008A5EB8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0B00" w14:textId="77777777" w:rsidR="006F518E" w:rsidRDefault="006F518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8C64" w14:textId="77777777" w:rsidR="00551ECF" w:rsidRDefault="00551ECF" w:rsidP="004C5CC4">
      <w:pPr>
        <w:pStyle w:val="Kulepunkt-niv2"/>
      </w:pPr>
      <w:r>
        <w:separator/>
      </w:r>
    </w:p>
  </w:footnote>
  <w:footnote w:type="continuationSeparator" w:id="0">
    <w:p w14:paraId="68606CB8" w14:textId="77777777" w:rsidR="00551ECF" w:rsidRDefault="00551ECF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57EB" w14:textId="77777777" w:rsidR="006F518E" w:rsidRDefault="006F518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2E56" w14:textId="39E4FDF3" w:rsidR="008A5EB8" w:rsidRPr="00FD0E69" w:rsidRDefault="008A5EB8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 xml:space="preserve">                                                 </w:t>
    </w:r>
    <w:r w:rsidR="0007787C">
      <w:rPr>
        <w:sz w:val="20"/>
      </w:rPr>
      <w:tab/>
    </w:r>
    <w:r>
      <w:rPr>
        <w:sz w:val="20"/>
      </w:rPr>
      <w:tab/>
      <w:t>Bilag 1</w:t>
    </w:r>
    <w:r w:rsidR="00217754">
      <w:rPr>
        <w:sz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C8A8" w14:textId="77777777" w:rsidR="006F518E" w:rsidRDefault="006F518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07E47139"/>
    <w:multiLevelType w:val="hybridMultilevel"/>
    <w:tmpl w:val="DFDEF0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36BDF"/>
    <w:multiLevelType w:val="hybridMultilevel"/>
    <w:tmpl w:val="470C1F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245C7"/>
    <w:multiLevelType w:val="hybridMultilevel"/>
    <w:tmpl w:val="729656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016E8"/>
    <w:multiLevelType w:val="hybridMultilevel"/>
    <w:tmpl w:val="6284D7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65B12AC"/>
    <w:multiLevelType w:val="multilevel"/>
    <w:tmpl w:val="1848E3D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7B567A6"/>
    <w:multiLevelType w:val="hybridMultilevel"/>
    <w:tmpl w:val="E9A29E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702F8"/>
    <w:multiLevelType w:val="hybridMultilevel"/>
    <w:tmpl w:val="20F83C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72CFF"/>
    <w:multiLevelType w:val="hybridMultilevel"/>
    <w:tmpl w:val="90B05386"/>
    <w:lvl w:ilvl="0" w:tplc="AA5C09B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44FC2"/>
    <w:multiLevelType w:val="hybridMultilevel"/>
    <w:tmpl w:val="1292E7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11AED"/>
    <w:multiLevelType w:val="hybridMultilevel"/>
    <w:tmpl w:val="AEFA2006"/>
    <w:lvl w:ilvl="0" w:tplc="60A4D27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55172"/>
    <w:multiLevelType w:val="hybridMultilevel"/>
    <w:tmpl w:val="AE988E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711EF"/>
    <w:multiLevelType w:val="hybridMultilevel"/>
    <w:tmpl w:val="51A804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273A3"/>
    <w:multiLevelType w:val="hybridMultilevel"/>
    <w:tmpl w:val="2F10C4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4146D"/>
    <w:multiLevelType w:val="multilevel"/>
    <w:tmpl w:val="7AEE8FB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E12C30"/>
    <w:multiLevelType w:val="hybridMultilevel"/>
    <w:tmpl w:val="704A5A84"/>
    <w:lvl w:ilvl="0" w:tplc="B8B0C3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E102C"/>
    <w:multiLevelType w:val="hybridMultilevel"/>
    <w:tmpl w:val="373C6DE8"/>
    <w:lvl w:ilvl="0" w:tplc="EAA0B46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681993">
    <w:abstractNumId w:val="12"/>
  </w:num>
  <w:num w:numId="2" w16cid:durableId="2088188129">
    <w:abstractNumId w:val="7"/>
  </w:num>
  <w:num w:numId="3" w16cid:durableId="410199808">
    <w:abstractNumId w:val="1"/>
  </w:num>
  <w:num w:numId="4" w16cid:durableId="1478380903">
    <w:abstractNumId w:val="23"/>
  </w:num>
  <w:num w:numId="5" w16cid:durableId="2089425959">
    <w:abstractNumId w:val="21"/>
  </w:num>
  <w:num w:numId="6" w16cid:durableId="690185456">
    <w:abstractNumId w:val="15"/>
  </w:num>
  <w:num w:numId="7" w16cid:durableId="719596326">
    <w:abstractNumId w:val="0"/>
  </w:num>
  <w:num w:numId="8" w16cid:durableId="2027630691">
    <w:abstractNumId w:val="16"/>
  </w:num>
  <w:num w:numId="9" w16cid:durableId="683631861">
    <w:abstractNumId w:val="6"/>
  </w:num>
  <w:num w:numId="10" w16cid:durableId="1391853961">
    <w:abstractNumId w:val="10"/>
  </w:num>
  <w:num w:numId="11" w16cid:durableId="493497015">
    <w:abstractNumId w:val="4"/>
  </w:num>
  <w:num w:numId="12" w16cid:durableId="581915396">
    <w:abstractNumId w:val="22"/>
  </w:num>
  <w:num w:numId="13" w16cid:durableId="904334061">
    <w:abstractNumId w:val="2"/>
  </w:num>
  <w:num w:numId="14" w16cid:durableId="850991510">
    <w:abstractNumId w:val="13"/>
  </w:num>
  <w:num w:numId="15" w16cid:durableId="1565751640">
    <w:abstractNumId w:val="24"/>
  </w:num>
  <w:num w:numId="16" w16cid:durableId="475604451">
    <w:abstractNumId w:val="20"/>
  </w:num>
  <w:num w:numId="17" w16cid:durableId="1760833548">
    <w:abstractNumId w:val="8"/>
  </w:num>
  <w:num w:numId="18" w16cid:durableId="677584511">
    <w:abstractNumId w:val="11"/>
  </w:num>
  <w:num w:numId="19" w16cid:durableId="396322001">
    <w:abstractNumId w:val="14"/>
  </w:num>
  <w:num w:numId="20" w16cid:durableId="1592080478">
    <w:abstractNumId w:val="9"/>
  </w:num>
  <w:num w:numId="21" w16cid:durableId="2046757145">
    <w:abstractNumId w:val="5"/>
  </w:num>
  <w:num w:numId="22" w16cid:durableId="1997108972">
    <w:abstractNumId w:val="3"/>
  </w:num>
  <w:num w:numId="23" w16cid:durableId="1571961682">
    <w:abstractNumId w:val="19"/>
  </w:num>
  <w:num w:numId="24" w16cid:durableId="2055227515">
    <w:abstractNumId w:val="17"/>
  </w:num>
  <w:num w:numId="25" w16cid:durableId="159713553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09"/>
    <w:rsid w:val="0000077B"/>
    <w:rsid w:val="000008DD"/>
    <w:rsid w:val="00000E24"/>
    <w:rsid w:val="00001EA3"/>
    <w:rsid w:val="00003228"/>
    <w:rsid w:val="00003296"/>
    <w:rsid w:val="00004B40"/>
    <w:rsid w:val="0000553C"/>
    <w:rsid w:val="0000584F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8E6"/>
    <w:rsid w:val="000337EC"/>
    <w:rsid w:val="00033804"/>
    <w:rsid w:val="00033D5A"/>
    <w:rsid w:val="0003427E"/>
    <w:rsid w:val="00035C90"/>
    <w:rsid w:val="000361A9"/>
    <w:rsid w:val="000365C2"/>
    <w:rsid w:val="00036873"/>
    <w:rsid w:val="00036B81"/>
    <w:rsid w:val="000372CD"/>
    <w:rsid w:val="000376DB"/>
    <w:rsid w:val="00037790"/>
    <w:rsid w:val="00037FAD"/>
    <w:rsid w:val="000413FA"/>
    <w:rsid w:val="00042916"/>
    <w:rsid w:val="00042D80"/>
    <w:rsid w:val="000432AB"/>
    <w:rsid w:val="000434C4"/>
    <w:rsid w:val="00043578"/>
    <w:rsid w:val="000436C9"/>
    <w:rsid w:val="00043C65"/>
    <w:rsid w:val="00044079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7BC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2BF7"/>
    <w:rsid w:val="00063F13"/>
    <w:rsid w:val="0006505B"/>
    <w:rsid w:val="00065437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2F00"/>
    <w:rsid w:val="00073A22"/>
    <w:rsid w:val="00073BD7"/>
    <w:rsid w:val="0007427A"/>
    <w:rsid w:val="0007509C"/>
    <w:rsid w:val="00075428"/>
    <w:rsid w:val="00075CC3"/>
    <w:rsid w:val="00077668"/>
    <w:rsid w:val="000777F9"/>
    <w:rsid w:val="0007787C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2829"/>
    <w:rsid w:val="00092842"/>
    <w:rsid w:val="00092BF2"/>
    <w:rsid w:val="000936FA"/>
    <w:rsid w:val="00093A62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506"/>
    <w:rsid w:val="000A5883"/>
    <w:rsid w:val="000A6299"/>
    <w:rsid w:val="000A65E5"/>
    <w:rsid w:val="000A6D7E"/>
    <w:rsid w:val="000A717C"/>
    <w:rsid w:val="000B1622"/>
    <w:rsid w:val="000B3452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570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0A5E"/>
    <w:rsid w:val="000D2E50"/>
    <w:rsid w:val="000D3FBF"/>
    <w:rsid w:val="000D46AB"/>
    <w:rsid w:val="000D4FB8"/>
    <w:rsid w:val="000D59AC"/>
    <w:rsid w:val="000D6301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0AFC"/>
    <w:rsid w:val="00101198"/>
    <w:rsid w:val="00101364"/>
    <w:rsid w:val="0010142D"/>
    <w:rsid w:val="00101763"/>
    <w:rsid w:val="00101BC4"/>
    <w:rsid w:val="001020DE"/>
    <w:rsid w:val="00102222"/>
    <w:rsid w:val="001024A3"/>
    <w:rsid w:val="0010324F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0F1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75F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461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29D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75A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5C2E"/>
    <w:rsid w:val="00156286"/>
    <w:rsid w:val="00156A3C"/>
    <w:rsid w:val="001604D3"/>
    <w:rsid w:val="00162389"/>
    <w:rsid w:val="001626CF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0C4E"/>
    <w:rsid w:val="00182243"/>
    <w:rsid w:val="00183D4A"/>
    <w:rsid w:val="00183E80"/>
    <w:rsid w:val="001850A3"/>
    <w:rsid w:val="00185299"/>
    <w:rsid w:val="0018539E"/>
    <w:rsid w:val="00185671"/>
    <w:rsid w:val="001863FD"/>
    <w:rsid w:val="00186E29"/>
    <w:rsid w:val="00187C8B"/>
    <w:rsid w:val="00187E67"/>
    <w:rsid w:val="00190131"/>
    <w:rsid w:val="00190379"/>
    <w:rsid w:val="00190F09"/>
    <w:rsid w:val="00191225"/>
    <w:rsid w:val="00191F5A"/>
    <w:rsid w:val="00192415"/>
    <w:rsid w:val="00192633"/>
    <w:rsid w:val="00192D49"/>
    <w:rsid w:val="00192EE4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250"/>
    <w:rsid w:val="001A1449"/>
    <w:rsid w:val="001A1A41"/>
    <w:rsid w:val="001A1E92"/>
    <w:rsid w:val="001A1ED4"/>
    <w:rsid w:val="001A2C8D"/>
    <w:rsid w:val="001A35AC"/>
    <w:rsid w:val="001A39AD"/>
    <w:rsid w:val="001A425E"/>
    <w:rsid w:val="001A437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94D"/>
    <w:rsid w:val="001B0C99"/>
    <w:rsid w:val="001B1A9E"/>
    <w:rsid w:val="001B3770"/>
    <w:rsid w:val="001B3981"/>
    <w:rsid w:val="001B43EA"/>
    <w:rsid w:val="001B4AE2"/>
    <w:rsid w:val="001B501F"/>
    <w:rsid w:val="001B582B"/>
    <w:rsid w:val="001B59E8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4832"/>
    <w:rsid w:val="001F5265"/>
    <w:rsid w:val="001F54A9"/>
    <w:rsid w:val="001F5DFA"/>
    <w:rsid w:val="001F5F2E"/>
    <w:rsid w:val="001F64DA"/>
    <w:rsid w:val="001F72C9"/>
    <w:rsid w:val="001F78F8"/>
    <w:rsid w:val="001F7A91"/>
    <w:rsid w:val="00200203"/>
    <w:rsid w:val="00200A96"/>
    <w:rsid w:val="00200BB8"/>
    <w:rsid w:val="00200E05"/>
    <w:rsid w:val="00200F9C"/>
    <w:rsid w:val="00200FF3"/>
    <w:rsid w:val="00201242"/>
    <w:rsid w:val="002019FC"/>
    <w:rsid w:val="002023F2"/>
    <w:rsid w:val="00202657"/>
    <w:rsid w:val="0020291C"/>
    <w:rsid w:val="0020393C"/>
    <w:rsid w:val="00204151"/>
    <w:rsid w:val="00204D1C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75B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254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17754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1CC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0191"/>
    <w:rsid w:val="002418E1"/>
    <w:rsid w:val="00241DC6"/>
    <w:rsid w:val="00242220"/>
    <w:rsid w:val="0024244B"/>
    <w:rsid w:val="002425C7"/>
    <w:rsid w:val="00242A66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460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0592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2E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9D9"/>
    <w:rsid w:val="002A6C32"/>
    <w:rsid w:val="002B0820"/>
    <w:rsid w:val="002B093C"/>
    <w:rsid w:val="002B2C1D"/>
    <w:rsid w:val="002B4D3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553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5CB6"/>
    <w:rsid w:val="002D6460"/>
    <w:rsid w:val="002D68D3"/>
    <w:rsid w:val="002D6C88"/>
    <w:rsid w:val="002D7025"/>
    <w:rsid w:val="002D7611"/>
    <w:rsid w:val="002D7CBD"/>
    <w:rsid w:val="002D7D5D"/>
    <w:rsid w:val="002D7DE0"/>
    <w:rsid w:val="002E0C80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6770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4F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98E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A3D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3700"/>
    <w:rsid w:val="003445A0"/>
    <w:rsid w:val="003445D6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0DCF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1BE"/>
    <w:rsid w:val="003636FC"/>
    <w:rsid w:val="0036375D"/>
    <w:rsid w:val="00363B32"/>
    <w:rsid w:val="00363B60"/>
    <w:rsid w:val="0036402F"/>
    <w:rsid w:val="0036433F"/>
    <w:rsid w:val="00364971"/>
    <w:rsid w:val="00365354"/>
    <w:rsid w:val="00365F1A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DFE"/>
    <w:rsid w:val="00371F4C"/>
    <w:rsid w:val="00373177"/>
    <w:rsid w:val="003733EC"/>
    <w:rsid w:val="003737C7"/>
    <w:rsid w:val="00373842"/>
    <w:rsid w:val="0037388D"/>
    <w:rsid w:val="003738D1"/>
    <w:rsid w:val="00374863"/>
    <w:rsid w:val="003748F9"/>
    <w:rsid w:val="00374EEF"/>
    <w:rsid w:val="00375A0A"/>
    <w:rsid w:val="00375F26"/>
    <w:rsid w:val="00376208"/>
    <w:rsid w:val="0037626E"/>
    <w:rsid w:val="0037758F"/>
    <w:rsid w:val="00380392"/>
    <w:rsid w:val="00380EF6"/>
    <w:rsid w:val="003813E9"/>
    <w:rsid w:val="003815FB"/>
    <w:rsid w:val="00381AE8"/>
    <w:rsid w:val="00381D24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326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56E7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4E7A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B7ED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5D94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36A6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68E"/>
    <w:rsid w:val="00413BBF"/>
    <w:rsid w:val="004140C5"/>
    <w:rsid w:val="0041491B"/>
    <w:rsid w:val="00415DF7"/>
    <w:rsid w:val="004160CE"/>
    <w:rsid w:val="00416FC8"/>
    <w:rsid w:val="00420196"/>
    <w:rsid w:val="004202AC"/>
    <w:rsid w:val="00420B3C"/>
    <w:rsid w:val="00421100"/>
    <w:rsid w:val="004216DE"/>
    <w:rsid w:val="00421951"/>
    <w:rsid w:val="00421FE2"/>
    <w:rsid w:val="004221A6"/>
    <w:rsid w:val="004221DF"/>
    <w:rsid w:val="0042254F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295"/>
    <w:rsid w:val="004405CB"/>
    <w:rsid w:val="0044112B"/>
    <w:rsid w:val="00441261"/>
    <w:rsid w:val="004417D8"/>
    <w:rsid w:val="00442F93"/>
    <w:rsid w:val="004442ED"/>
    <w:rsid w:val="0044437B"/>
    <w:rsid w:val="004445A1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1F7B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5C0A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11D"/>
    <w:rsid w:val="00484B7B"/>
    <w:rsid w:val="00484C11"/>
    <w:rsid w:val="0048501B"/>
    <w:rsid w:val="00485A79"/>
    <w:rsid w:val="00485DB7"/>
    <w:rsid w:val="004863DA"/>
    <w:rsid w:val="00486425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5045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1F42"/>
    <w:rsid w:val="004A2487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64E4"/>
    <w:rsid w:val="004B76BE"/>
    <w:rsid w:val="004B78E7"/>
    <w:rsid w:val="004C0391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A99"/>
    <w:rsid w:val="004E1B27"/>
    <w:rsid w:val="004E1C17"/>
    <w:rsid w:val="004E2760"/>
    <w:rsid w:val="004E2B9D"/>
    <w:rsid w:val="004E2CB9"/>
    <w:rsid w:val="004E3A0B"/>
    <w:rsid w:val="004E3C67"/>
    <w:rsid w:val="004E4924"/>
    <w:rsid w:val="004E4B60"/>
    <w:rsid w:val="004E5284"/>
    <w:rsid w:val="004E55EA"/>
    <w:rsid w:val="004E5D2A"/>
    <w:rsid w:val="004E67F1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0C5E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070E7"/>
    <w:rsid w:val="00510571"/>
    <w:rsid w:val="005107E2"/>
    <w:rsid w:val="00510A15"/>
    <w:rsid w:val="00510CE3"/>
    <w:rsid w:val="005111D8"/>
    <w:rsid w:val="00511A70"/>
    <w:rsid w:val="0051227F"/>
    <w:rsid w:val="0051272C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0BC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2363"/>
    <w:rsid w:val="00533349"/>
    <w:rsid w:val="0053339F"/>
    <w:rsid w:val="00533D85"/>
    <w:rsid w:val="00533E84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47D83"/>
    <w:rsid w:val="0055108C"/>
    <w:rsid w:val="005512A6"/>
    <w:rsid w:val="00551ECF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2A6C"/>
    <w:rsid w:val="0057314B"/>
    <w:rsid w:val="00573973"/>
    <w:rsid w:val="00574AB3"/>
    <w:rsid w:val="0057539F"/>
    <w:rsid w:val="005756EB"/>
    <w:rsid w:val="00575871"/>
    <w:rsid w:val="00576047"/>
    <w:rsid w:val="00576797"/>
    <w:rsid w:val="00577AA8"/>
    <w:rsid w:val="00577FD7"/>
    <w:rsid w:val="005803FD"/>
    <w:rsid w:val="0058084E"/>
    <w:rsid w:val="0058137C"/>
    <w:rsid w:val="00581656"/>
    <w:rsid w:val="00581947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7AC"/>
    <w:rsid w:val="0058697A"/>
    <w:rsid w:val="005869D6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3A6B"/>
    <w:rsid w:val="005B40FB"/>
    <w:rsid w:val="005B4A52"/>
    <w:rsid w:val="005B4C2F"/>
    <w:rsid w:val="005B578F"/>
    <w:rsid w:val="005B6158"/>
    <w:rsid w:val="005B6637"/>
    <w:rsid w:val="005B696B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295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26D"/>
    <w:rsid w:val="005E6EC7"/>
    <w:rsid w:val="005E7531"/>
    <w:rsid w:val="005E7AA1"/>
    <w:rsid w:val="005E7D3E"/>
    <w:rsid w:val="005F031A"/>
    <w:rsid w:val="005F0ABC"/>
    <w:rsid w:val="005F1134"/>
    <w:rsid w:val="005F166A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2FF0"/>
    <w:rsid w:val="006033B7"/>
    <w:rsid w:val="00603879"/>
    <w:rsid w:val="006042EF"/>
    <w:rsid w:val="0060502E"/>
    <w:rsid w:val="00605C56"/>
    <w:rsid w:val="00606BFA"/>
    <w:rsid w:val="0060729C"/>
    <w:rsid w:val="006072C6"/>
    <w:rsid w:val="006078EB"/>
    <w:rsid w:val="006105CD"/>
    <w:rsid w:val="006106F8"/>
    <w:rsid w:val="006109AB"/>
    <w:rsid w:val="00611729"/>
    <w:rsid w:val="0061226D"/>
    <w:rsid w:val="006126F0"/>
    <w:rsid w:val="006127B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390"/>
    <w:rsid w:val="00625552"/>
    <w:rsid w:val="00625C9E"/>
    <w:rsid w:val="00626B46"/>
    <w:rsid w:val="00626CB5"/>
    <w:rsid w:val="006270CF"/>
    <w:rsid w:val="00627C97"/>
    <w:rsid w:val="00630D3A"/>
    <w:rsid w:val="00631CDF"/>
    <w:rsid w:val="006327F0"/>
    <w:rsid w:val="00633A51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8DE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4780"/>
    <w:rsid w:val="00655003"/>
    <w:rsid w:val="006558D0"/>
    <w:rsid w:val="006558FF"/>
    <w:rsid w:val="00655DAF"/>
    <w:rsid w:val="006562EE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842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03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4710"/>
    <w:rsid w:val="00695BFA"/>
    <w:rsid w:val="006960A2"/>
    <w:rsid w:val="00697150"/>
    <w:rsid w:val="00697449"/>
    <w:rsid w:val="00697A41"/>
    <w:rsid w:val="006A013E"/>
    <w:rsid w:val="006A06EB"/>
    <w:rsid w:val="006A134A"/>
    <w:rsid w:val="006A1388"/>
    <w:rsid w:val="006A1AF8"/>
    <w:rsid w:val="006A233A"/>
    <w:rsid w:val="006A2900"/>
    <w:rsid w:val="006A2E7F"/>
    <w:rsid w:val="006A33E2"/>
    <w:rsid w:val="006A42DC"/>
    <w:rsid w:val="006A4721"/>
    <w:rsid w:val="006A483C"/>
    <w:rsid w:val="006A4D0E"/>
    <w:rsid w:val="006A69FE"/>
    <w:rsid w:val="006A6AEB"/>
    <w:rsid w:val="006A6C80"/>
    <w:rsid w:val="006A6E30"/>
    <w:rsid w:val="006A79AB"/>
    <w:rsid w:val="006A79FB"/>
    <w:rsid w:val="006A7A67"/>
    <w:rsid w:val="006B00A0"/>
    <w:rsid w:val="006B0B1C"/>
    <w:rsid w:val="006B12D6"/>
    <w:rsid w:val="006B1FF6"/>
    <w:rsid w:val="006B24CF"/>
    <w:rsid w:val="006B3703"/>
    <w:rsid w:val="006B3D57"/>
    <w:rsid w:val="006B3E07"/>
    <w:rsid w:val="006B4A85"/>
    <w:rsid w:val="006B5022"/>
    <w:rsid w:val="006B536A"/>
    <w:rsid w:val="006B5760"/>
    <w:rsid w:val="006B58D9"/>
    <w:rsid w:val="006B5E93"/>
    <w:rsid w:val="006B61C8"/>
    <w:rsid w:val="006B673D"/>
    <w:rsid w:val="006B78B1"/>
    <w:rsid w:val="006C004C"/>
    <w:rsid w:val="006C018B"/>
    <w:rsid w:val="006C1868"/>
    <w:rsid w:val="006C1EF9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6BBD"/>
    <w:rsid w:val="006D728A"/>
    <w:rsid w:val="006D7372"/>
    <w:rsid w:val="006D73D1"/>
    <w:rsid w:val="006D7CE0"/>
    <w:rsid w:val="006D7FA6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60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18E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636"/>
    <w:rsid w:val="0070692C"/>
    <w:rsid w:val="00707863"/>
    <w:rsid w:val="00707DE2"/>
    <w:rsid w:val="00711488"/>
    <w:rsid w:val="00711A5F"/>
    <w:rsid w:val="0071213C"/>
    <w:rsid w:val="00712263"/>
    <w:rsid w:val="00712AF0"/>
    <w:rsid w:val="0071398F"/>
    <w:rsid w:val="00714119"/>
    <w:rsid w:val="00714642"/>
    <w:rsid w:val="00714B17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0FE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0D8E"/>
    <w:rsid w:val="007315D4"/>
    <w:rsid w:val="00731717"/>
    <w:rsid w:val="00732434"/>
    <w:rsid w:val="00732478"/>
    <w:rsid w:val="007328C5"/>
    <w:rsid w:val="00732C53"/>
    <w:rsid w:val="00733487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0BB3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BFA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069"/>
    <w:rsid w:val="007862A0"/>
    <w:rsid w:val="00786A22"/>
    <w:rsid w:val="00787B8E"/>
    <w:rsid w:val="00787F35"/>
    <w:rsid w:val="007900C4"/>
    <w:rsid w:val="007907A5"/>
    <w:rsid w:val="00790923"/>
    <w:rsid w:val="00791028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9C8"/>
    <w:rsid w:val="007A2D20"/>
    <w:rsid w:val="007A2D43"/>
    <w:rsid w:val="007A2FFD"/>
    <w:rsid w:val="007A32AD"/>
    <w:rsid w:val="007A390E"/>
    <w:rsid w:val="007A3D01"/>
    <w:rsid w:val="007A4403"/>
    <w:rsid w:val="007A5132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825"/>
    <w:rsid w:val="007C093F"/>
    <w:rsid w:val="007C0A8B"/>
    <w:rsid w:val="007C0ACE"/>
    <w:rsid w:val="007C0C5A"/>
    <w:rsid w:val="007C0E31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4E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7FC"/>
    <w:rsid w:val="007E182E"/>
    <w:rsid w:val="007E2115"/>
    <w:rsid w:val="007E226C"/>
    <w:rsid w:val="007E241A"/>
    <w:rsid w:val="007E2631"/>
    <w:rsid w:val="007E37C6"/>
    <w:rsid w:val="007E385E"/>
    <w:rsid w:val="007E3A60"/>
    <w:rsid w:val="007E3CE9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E02"/>
    <w:rsid w:val="007F6FA0"/>
    <w:rsid w:val="007F71FF"/>
    <w:rsid w:val="007F7413"/>
    <w:rsid w:val="008007A4"/>
    <w:rsid w:val="008021E4"/>
    <w:rsid w:val="0080272A"/>
    <w:rsid w:val="00802987"/>
    <w:rsid w:val="00803817"/>
    <w:rsid w:val="00803990"/>
    <w:rsid w:val="00803F1B"/>
    <w:rsid w:val="00804094"/>
    <w:rsid w:val="00804C1B"/>
    <w:rsid w:val="00806926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005"/>
    <w:rsid w:val="00823845"/>
    <w:rsid w:val="00823A83"/>
    <w:rsid w:val="00823AD7"/>
    <w:rsid w:val="00824495"/>
    <w:rsid w:val="0082460F"/>
    <w:rsid w:val="0082466B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232"/>
    <w:rsid w:val="008305F5"/>
    <w:rsid w:val="008315E8"/>
    <w:rsid w:val="00831936"/>
    <w:rsid w:val="00831A55"/>
    <w:rsid w:val="00832C05"/>
    <w:rsid w:val="00833B68"/>
    <w:rsid w:val="00833DCF"/>
    <w:rsid w:val="00834160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0BF9"/>
    <w:rsid w:val="00841A17"/>
    <w:rsid w:val="0084255F"/>
    <w:rsid w:val="0084291D"/>
    <w:rsid w:val="0084356F"/>
    <w:rsid w:val="008442F7"/>
    <w:rsid w:val="0084449B"/>
    <w:rsid w:val="008444E3"/>
    <w:rsid w:val="008445A8"/>
    <w:rsid w:val="0084592E"/>
    <w:rsid w:val="00845AAE"/>
    <w:rsid w:val="00845BD5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57FB3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018C"/>
    <w:rsid w:val="00881808"/>
    <w:rsid w:val="00882121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4429"/>
    <w:rsid w:val="00895597"/>
    <w:rsid w:val="0089563B"/>
    <w:rsid w:val="008958F8"/>
    <w:rsid w:val="00895B18"/>
    <w:rsid w:val="00896612"/>
    <w:rsid w:val="00897E0D"/>
    <w:rsid w:val="00897E31"/>
    <w:rsid w:val="008A0968"/>
    <w:rsid w:val="008A2317"/>
    <w:rsid w:val="008A27FE"/>
    <w:rsid w:val="008A3647"/>
    <w:rsid w:val="008A42A4"/>
    <w:rsid w:val="008A4A09"/>
    <w:rsid w:val="008A5499"/>
    <w:rsid w:val="008A578F"/>
    <w:rsid w:val="008A5EB8"/>
    <w:rsid w:val="008A65DF"/>
    <w:rsid w:val="008A7B7A"/>
    <w:rsid w:val="008B0F14"/>
    <w:rsid w:val="008B0FC1"/>
    <w:rsid w:val="008B1B29"/>
    <w:rsid w:val="008B226E"/>
    <w:rsid w:val="008B226F"/>
    <w:rsid w:val="008B2672"/>
    <w:rsid w:val="008B2E80"/>
    <w:rsid w:val="008B32BD"/>
    <w:rsid w:val="008B33F4"/>
    <w:rsid w:val="008B48FA"/>
    <w:rsid w:val="008B5A5B"/>
    <w:rsid w:val="008B6D38"/>
    <w:rsid w:val="008B74B9"/>
    <w:rsid w:val="008B7B7D"/>
    <w:rsid w:val="008B7F7A"/>
    <w:rsid w:val="008C06DD"/>
    <w:rsid w:val="008C0863"/>
    <w:rsid w:val="008C0A2C"/>
    <w:rsid w:val="008C0CDD"/>
    <w:rsid w:val="008C16DB"/>
    <w:rsid w:val="008C2000"/>
    <w:rsid w:val="008C2876"/>
    <w:rsid w:val="008C29FD"/>
    <w:rsid w:val="008C2EF0"/>
    <w:rsid w:val="008C3423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A1D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5D1"/>
    <w:rsid w:val="008F2A23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10F0"/>
    <w:rsid w:val="00903E93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375F"/>
    <w:rsid w:val="00914706"/>
    <w:rsid w:val="00915AF9"/>
    <w:rsid w:val="00915E16"/>
    <w:rsid w:val="00922DA2"/>
    <w:rsid w:val="00923003"/>
    <w:rsid w:val="009230EE"/>
    <w:rsid w:val="0092379B"/>
    <w:rsid w:val="00923E99"/>
    <w:rsid w:val="00924FB2"/>
    <w:rsid w:val="0092639D"/>
    <w:rsid w:val="009263F1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2B91"/>
    <w:rsid w:val="00943295"/>
    <w:rsid w:val="00944407"/>
    <w:rsid w:val="00944AAB"/>
    <w:rsid w:val="0094528D"/>
    <w:rsid w:val="009456F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976"/>
    <w:rsid w:val="00961D79"/>
    <w:rsid w:val="0096296C"/>
    <w:rsid w:val="0096296D"/>
    <w:rsid w:val="00962DBE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590"/>
    <w:rsid w:val="00966FEC"/>
    <w:rsid w:val="00967645"/>
    <w:rsid w:val="00967787"/>
    <w:rsid w:val="00970051"/>
    <w:rsid w:val="009700CF"/>
    <w:rsid w:val="00970E19"/>
    <w:rsid w:val="00971241"/>
    <w:rsid w:val="009715C8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690C"/>
    <w:rsid w:val="0098733E"/>
    <w:rsid w:val="00991262"/>
    <w:rsid w:val="00991AFA"/>
    <w:rsid w:val="009927D2"/>
    <w:rsid w:val="009928F1"/>
    <w:rsid w:val="00992E7F"/>
    <w:rsid w:val="00992F08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A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0AD"/>
    <w:rsid w:val="009C6CA9"/>
    <w:rsid w:val="009C771C"/>
    <w:rsid w:val="009D081C"/>
    <w:rsid w:val="009D10CB"/>
    <w:rsid w:val="009D161A"/>
    <w:rsid w:val="009D1B45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6384"/>
    <w:rsid w:val="009D7150"/>
    <w:rsid w:val="009D7272"/>
    <w:rsid w:val="009D72E6"/>
    <w:rsid w:val="009D7D5F"/>
    <w:rsid w:val="009E023A"/>
    <w:rsid w:val="009E05C1"/>
    <w:rsid w:val="009E0B3A"/>
    <w:rsid w:val="009E0D53"/>
    <w:rsid w:val="009E16DE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806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5A5"/>
    <w:rsid w:val="009F19FE"/>
    <w:rsid w:val="009F1AFF"/>
    <w:rsid w:val="009F1CFF"/>
    <w:rsid w:val="009F1F48"/>
    <w:rsid w:val="009F25D7"/>
    <w:rsid w:val="009F265A"/>
    <w:rsid w:val="009F2B2D"/>
    <w:rsid w:val="009F3891"/>
    <w:rsid w:val="009F39EE"/>
    <w:rsid w:val="009F3F88"/>
    <w:rsid w:val="009F47DE"/>
    <w:rsid w:val="009F4805"/>
    <w:rsid w:val="009F487D"/>
    <w:rsid w:val="009F5C0D"/>
    <w:rsid w:val="009F6CF3"/>
    <w:rsid w:val="009F75BD"/>
    <w:rsid w:val="009F76F6"/>
    <w:rsid w:val="00A004AC"/>
    <w:rsid w:val="00A00AD8"/>
    <w:rsid w:val="00A00FE3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4A56"/>
    <w:rsid w:val="00A059B6"/>
    <w:rsid w:val="00A067C7"/>
    <w:rsid w:val="00A07301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A77"/>
    <w:rsid w:val="00A20B69"/>
    <w:rsid w:val="00A20C98"/>
    <w:rsid w:val="00A21186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5A8E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968"/>
    <w:rsid w:val="00A43DD8"/>
    <w:rsid w:val="00A4403F"/>
    <w:rsid w:val="00A445F0"/>
    <w:rsid w:val="00A44B6C"/>
    <w:rsid w:val="00A4518D"/>
    <w:rsid w:val="00A45610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392"/>
    <w:rsid w:val="00A52591"/>
    <w:rsid w:val="00A52D64"/>
    <w:rsid w:val="00A53222"/>
    <w:rsid w:val="00A53ADB"/>
    <w:rsid w:val="00A54177"/>
    <w:rsid w:val="00A5565C"/>
    <w:rsid w:val="00A55745"/>
    <w:rsid w:val="00A55CCA"/>
    <w:rsid w:val="00A55D0F"/>
    <w:rsid w:val="00A56898"/>
    <w:rsid w:val="00A573E5"/>
    <w:rsid w:val="00A57C4E"/>
    <w:rsid w:val="00A60167"/>
    <w:rsid w:val="00A6042F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A3C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3F5D"/>
    <w:rsid w:val="00A84332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97F17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274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298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13D"/>
    <w:rsid w:val="00AE39CD"/>
    <w:rsid w:val="00AE445B"/>
    <w:rsid w:val="00AE5486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857"/>
    <w:rsid w:val="00AF1B5B"/>
    <w:rsid w:val="00AF1DF2"/>
    <w:rsid w:val="00AF1E89"/>
    <w:rsid w:val="00AF24E8"/>
    <w:rsid w:val="00AF2559"/>
    <w:rsid w:val="00AF3663"/>
    <w:rsid w:val="00AF3966"/>
    <w:rsid w:val="00AF3BCF"/>
    <w:rsid w:val="00AF3C2B"/>
    <w:rsid w:val="00AF3CB2"/>
    <w:rsid w:val="00AF3CE6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2BB8"/>
    <w:rsid w:val="00B0329E"/>
    <w:rsid w:val="00B03379"/>
    <w:rsid w:val="00B0366C"/>
    <w:rsid w:val="00B0397E"/>
    <w:rsid w:val="00B03A04"/>
    <w:rsid w:val="00B04ADB"/>
    <w:rsid w:val="00B06124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751"/>
    <w:rsid w:val="00B21A46"/>
    <w:rsid w:val="00B2200A"/>
    <w:rsid w:val="00B22894"/>
    <w:rsid w:val="00B228AE"/>
    <w:rsid w:val="00B22F45"/>
    <w:rsid w:val="00B23D18"/>
    <w:rsid w:val="00B259F5"/>
    <w:rsid w:val="00B26293"/>
    <w:rsid w:val="00B26804"/>
    <w:rsid w:val="00B26A6C"/>
    <w:rsid w:val="00B26EFB"/>
    <w:rsid w:val="00B2724C"/>
    <w:rsid w:val="00B278BA"/>
    <w:rsid w:val="00B27B7E"/>
    <w:rsid w:val="00B27F27"/>
    <w:rsid w:val="00B30395"/>
    <w:rsid w:val="00B30AA3"/>
    <w:rsid w:val="00B30D22"/>
    <w:rsid w:val="00B31019"/>
    <w:rsid w:val="00B31606"/>
    <w:rsid w:val="00B319FA"/>
    <w:rsid w:val="00B3221B"/>
    <w:rsid w:val="00B3272F"/>
    <w:rsid w:val="00B32D5A"/>
    <w:rsid w:val="00B36FA3"/>
    <w:rsid w:val="00B3710C"/>
    <w:rsid w:val="00B37196"/>
    <w:rsid w:val="00B413C1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ABA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225"/>
    <w:rsid w:val="00B635E6"/>
    <w:rsid w:val="00B6487F"/>
    <w:rsid w:val="00B64B00"/>
    <w:rsid w:val="00B662B5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1AC"/>
    <w:rsid w:val="00B846DD"/>
    <w:rsid w:val="00B860A8"/>
    <w:rsid w:val="00B86897"/>
    <w:rsid w:val="00B87463"/>
    <w:rsid w:val="00B878A1"/>
    <w:rsid w:val="00B9032C"/>
    <w:rsid w:val="00B915C2"/>
    <w:rsid w:val="00B919A1"/>
    <w:rsid w:val="00B91BB3"/>
    <w:rsid w:val="00B91BE8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B93"/>
    <w:rsid w:val="00B96D87"/>
    <w:rsid w:val="00B97229"/>
    <w:rsid w:val="00B9783D"/>
    <w:rsid w:val="00B97941"/>
    <w:rsid w:val="00B97CD4"/>
    <w:rsid w:val="00BA00AD"/>
    <w:rsid w:val="00BA0809"/>
    <w:rsid w:val="00BA168A"/>
    <w:rsid w:val="00BA2B41"/>
    <w:rsid w:val="00BA3032"/>
    <w:rsid w:val="00BA334E"/>
    <w:rsid w:val="00BA3B5B"/>
    <w:rsid w:val="00BA4AF5"/>
    <w:rsid w:val="00BA4D11"/>
    <w:rsid w:val="00BA4E8D"/>
    <w:rsid w:val="00BA55FA"/>
    <w:rsid w:val="00BA61E2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5638"/>
    <w:rsid w:val="00BC6518"/>
    <w:rsid w:val="00BC6613"/>
    <w:rsid w:val="00BC6F0F"/>
    <w:rsid w:val="00BC728A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A40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23FF"/>
    <w:rsid w:val="00BE30A7"/>
    <w:rsid w:val="00BE3845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639"/>
    <w:rsid w:val="00BF18B9"/>
    <w:rsid w:val="00BF25B1"/>
    <w:rsid w:val="00BF29D2"/>
    <w:rsid w:val="00BF309A"/>
    <w:rsid w:val="00BF3658"/>
    <w:rsid w:val="00BF4334"/>
    <w:rsid w:val="00BF439A"/>
    <w:rsid w:val="00BF4AD7"/>
    <w:rsid w:val="00BF4C64"/>
    <w:rsid w:val="00BF571E"/>
    <w:rsid w:val="00BF591B"/>
    <w:rsid w:val="00BF6A13"/>
    <w:rsid w:val="00BF6DA6"/>
    <w:rsid w:val="00BF6F12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6DC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4BC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49E4"/>
    <w:rsid w:val="00C25D17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160"/>
    <w:rsid w:val="00C45255"/>
    <w:rsid w:val="00C45A0B"/>
    <w:rsid w:val="00C46C90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3DF8"/>
    <w:rsid w:val="00C5451D"/>
    <w:rsid w:val="00C5591D"/>
    <w:rsid w:val="00C55CBA"/>
    <w:rsid w:val="00C55D47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22A"/>
    <w:rsid w:val="00C66500"/>
    <w:rsid w:val="00C66586"/>
    <w:rsid w:val="00C66D1E"/>
    <w:rsid w:val="00C670B1"/>
    <w:rsid w:val="00C67B85"/>
    <w:rsid w:val="00C67EF6"/>
    <w:rsid w:val="00C67F26"/>
    <w:rsid w:val="00C7088A"/>
    <w:rsid w:val="00C72423"/>
    <w:rsid w:val="00C733C7"/>
    <w:rsid w:val="00C73828"/>
    <w:rsid w:val="00C742E5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39AC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3E5"/>
    <w:rsid w:val="00CB2441"/>
    <w:rsid w:val="00CB2CE8"/>
    <w:rsid w:val="00CB3C74"/>
    <w:rsid w:val="00CB4919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2AD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53E3"/>
    <w:rsid w:val="00CC6DBF"/>
    <w:rsid w:val="00CC7777"/>
    <w:rsid w:val="00CC7E51"/>
    <w:rsid w:val="00CC7F48"/>
    <w:rsid w:val="00CD0484"/>
    <w:rsid w:val="00CD07D2"/>
    <w:rsid w:val="00CD1A53"/>
    <w:rsid w:val="00CD222A"/>
    <w:rsid w:val="00CD2A9A"/>
    <w:rsid w:val="00CD2F00"/>
    <w:rsid w:val="00CD37D3"/>
    <w:rsid w:val="00CD4772"/>
    <w:rsid w:val="00CD53F1"/>
    <w:rsid w:val="00CD6351"/>
    <w:rsid w:val="00CD640F"/>
    <w:rsid w:val="00CE37D6"/>
    <w:rsid w:val="00CE442F"/>
    <w:rsid w:val="00CE50C0"/>
    <w:rsid w:val="00CE522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2E9"/>
    <w:rsid w:val="00CF65EB"/>
    <w:rsid w:val="00CF672B"/>
    <w:rsid w:val="00CF7F24"/>
    <w:rsid w:val="00D01688"/>
    <w:rsid w:val="00D0178A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8C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27F1B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A16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1E0F"/>
    <w:rsid w:val="00D522E2"/>
    <w:rsid w:val="00D523DB"/>
    <w:rsid w:val="00D52426"/>
    <w:rsid w:val="00D5286F"/>
    <w:rsid w:val="00D52C95"/>
    <w:rsid w:val="00D5342B"/>
    <w:rsid w:val="00D54013"/>
    <w:rsid w:val="00D54E9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633"/>
    <w:rsid w:val="00D63A74"/>
    <w:rsid w:val="00D6417D"/>
    <w:rsid w:val="00D6436E"/>
    <w:rsid w:val="00D65546"/>
    <w:rsid w:val="00D65BD4"/>
    <w:rsid w:val="00D66509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3001"/>
    <w:rsid w:val="00D74096"/>
    <w:rsid w:val="00D742E4"/>
    <w:rsid w:val="00D7449B"/>
    <w:rsid w:val="00D7478B"/>
    <w:rsid w:val="00D75087"/>
    <w:rsid w:val="00D752EC"/>
    <w:rsid w:val="00D75B6D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1F2B"/>
    <w:rsid w:val="00D826C5"/>
    <w:rsid w:val="00D82B7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0DEB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839"/>
    <w:rsid w:val="00DB7C23"/>
    <w:rsid w:val="00DC0354"/>
    <w:rsid w:val="00DC0527"/>
    <w:rsid w:val="00DC12D5"/>
    <w:rsid w:val="00DC17CD"/>
    <w:rsid w:val="00DC2114"/>
    <w:rsid w:val="00DC320C"/>
    <w:rsid w:val="00DC3EDA"/>
    <w:rsid w:val="00DC4142"/>
    <w:rsid w:val="00DC4B77"/>
    <w:rsid w:val="00DC4CF1"/>
    <w:rsid w:val="00DC4DD8"/>
    <w:rsid w:val="00DC520A"/>
    <w:rsid w:val="00DC559A"/>
    <w:rsid w:val="00DC69D7"/>
    <w:rsid w:val="00DC73A5"/>
    <w:rsid w:val="00DC7501"/>
    <w:rsid w:val="00DD02F8"/>
    <w:rsid w:val="00DD0376"/>
    <w:rsid w:val="00DD07DC"/>
    <w:rsid w:val="00DD0C98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8C"/>
    <w:rsid w:val="00DD6EA1"/>
    <w:rsid w:val="00DD7E2A"/>
    <w:rsid w:val="00DE0EF5"/>
    <w:rsid w:val="00DE25C6"/>
    <w:rsid w:val="00DE2C50"/>
    <w:rsid w:val="00DE2E19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2D64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9B7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5B2A"/>
    <w:rsid w:val="00E66A0B"/>
    <w:rsid w:val="00E67BDF"/>
    <w:rsid w:val="00E70418"/>
    <w:rsid w:val="00E7051D"/>
    <w:rsid w:val="00E7099A"/>
    <w:rsid w:val="00E70A11"/>
    <w:rsid w:val="00E717A6"/>
    <w:rsid w:val="00E71ACD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B8B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930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4D32"/>
    <w:rsid w:val="00E95298"/>
    <w:rsid w:val="00E95453"/>
    <w:rsid w:val="00E956E5"/>
    <w:rsid w:val="00E95957"/>
    <w:rsid w:val="00E9640B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27B8"/>
    <w:rsid w:val="00EA30D8"/>
    <w:rsid w:val="00EA39B7"/>
    <w:rsid w:val="00EA40DA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63F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827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AAE"/>
    <w:rsid w:val="00EF1C33"/>
    <w:rsid w:val="00EF1C92"/>
    <w:rsid w:val="00EF366C"/>
    <w:rsid w:val="00EF4C69"/>
    <w:rsid w:val="00EF4DC3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880"/>
    <w:rsid w:val="00F12AA8"/>
    <w:rsid w:val="00F13E9B"/>
    <w:rsid w:val="00F14C1F"/>
    <w:rsid w:val="00F15179"/>
    <w:rsid w:val="00F156E5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3A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0FD8"/>
    <w:rsid w:val="00F4206E"/>
    <w:rsid w:val="00F421D9"/>
    <w:rsid w:val="00F42A0B"/>
    <w:rsid w:val="00F42AEF"/>
    <w:rsid w:val="00F42B30"/>
    <w:rsid w:val="00F42F29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881"/>
    <w:rsid w:val="00F55AD6"/>
    <w:rsid w:val="00F55B24"/>
    <w:rsid w:val="00F55D86"/>
    <w:rsid w:val="00F55E4D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3975"/>
    <w:rsid w:val="00F641AB"/>
    <w:rsid w:val="00F6462C"/>
    <w:rsid w:val="00F706E0"/>
    <w:rsid w:val="00F70880"/>
    <w:rsid w:val="00F70E5D"/>
    <w:rsid w:val="00F70ED8"/>
    <w:rsid w:val="00F710E6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86DEF"/>
    <w:rsid w:val="00F903B3"/>
    <w:rsid w:val="00F90C55"/>
    <w:rsid w:val="00F90F40"/>
    <w:rsid w:val="00F91331"/>
    <w:rsid w:val="00F91C36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2913"/>
    <w:rsid w:val="00FB338C"/>
    <w:rsid w:val="00FB3963"/>
    <w:rsid w:val="00FB3D2A"/>
    <w:rsid w:val="00FB3FD0"/>
    <w:rsid w:val="00FB428C"/>
    <w:rsid w:val="00FB4532"/>
    <w:rsid w:val="00FB47D3"/>
    <w:rsid w:val="00FB57B1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5AA"/>
    <w:rsid w:val="00FD2951"/>
    <w:rsid w:val="00FD2CE8"/>
    <w:rsid w:val="00FD2D75"/>
    <w:rsid w:val="00FD3066"/>
    <w:rsid w:val="00FD319A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250E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37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A1862"/>
  <w15:docId w15:val="{CCE38D5C-A022-448C-A695-E0434460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466B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link w:val="Overskrift2Tegn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link w:val="ListeavsnittTegn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8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9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kildelisteoverskrift">
    <w:name w:val="kildelisteoverskrift"/>
    <w:basedOn w:val="Normal"/>
    <w:rsid w:val="008C3423"/>
    <w:pPr>
      <w:widowControl/>
      <w:tabs>
        <w:tab w:val="right" w:pos="9360"/>
      </w:tabs>
      <w:suppressAutoHyphens/>
      <w:spacing w:line="240" w:lineRule="auto"/>
      <w:jc w:val="left"/>
    </w:pPr>
    <w:rPr>
      <w:rFonts w:ascii="Times New Roman" w:hAnsi="Times New Roman"/>
      <w:lang w:val="en-US"/>
    </w:rPr>
  </w:style>
  <w:style w:type="paragraph" w:customStyle="1" w:styleId="AADFGInnrykk">
    <w:name w:val="A ADFG Innrykk"/>
    <w:basedOn w:val="Normal"/>
    <w:rsid w:val="004A1F42"/>
    <w:pPr>
      <w:widowControl/>
      <w:overflowPunct w:val="0"/>
      <w:autoSpaceDE w:val="0"/>
      <w:autoSpaceDN w:val="0"/>
      <w:adjustRightInd w:val="0"/>
      <w:spacing w:line="240" w:lineRule="auto"/>
      <w:ind w:left="567" w:hanging="567"/>
      <w:jc w:val="left"/>
      <w:textAlignment w:val="baseline"/>
    </w:pPr>
    <w:rPr>
      <w:rFonts w:ascii="Times New Roman" w:hAnsi="Times New Roman"/>
      <w:lang w:val="en-GB"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BE23FF"/>
    <w:rPr>
      <w:rFonts w:asciiTheme="majorHAnsi" w:hAnsiTheme="majorHAnsi" w:cs="Arial"/>
      <w:b/>
      <w:bCs/>
      <w:sz w:val="22"/>
      <w:szCs w:val="22"/>
      <w:lang w:val="en-GB" w:eastAsia="en-US"/>
    </w:rPr>
  </w:style>
  <w:style w:type="character" w:customStyle="1" w:styleId="ListeavsnittTegn">
    <w:name w:val="Listeavsnitt Tegn"/>
    <w:link w:val="Listeavsnitt"/>
    <w:uiPriority w:val="34"/>
    <w:locked/>
    <w:rsid w:val="003737C7"/>
    <w:rPr>
      <w:rFonts w:asciiTheme="minorHAnsi" w:hAnsiTheme="minorHAnsi"/>
      <w:sz w:val="22"/>
      <w:lang w:val="nb-NO" w:eastAsia="en-US"/>
    </w:rPr>
  </w:style>
  <w:style w:type="character" w:customStyle="1" w:styleId="ui-provider">
    <w:name w:val="ui-provider"/>
    <w:basedOn w:val="Standardskriftforavsnitt"/>
    <w:rsid w:val="005F1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95246-650C-4DC1-82C5-B092F4EA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357</TotalTime>
  <Pages>6</Pages>
  <Words>567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Eirik Steine</dc:creator>
  <cp:keywords/>
  <cp:lastModifiedBy>Mattias Momrak</cp:lastModifiedBy>
  <cp:revision>64</cp:revision>
  <cp:lastPrinted>2023-01-18T18:46:00Z</cp:lastPrinted>
  <dcterms:created xsi:type="dcterms:W3CDTF">2023-01-09T09:56:00Z</dcterms:created>
  <dcterms:modified xsi:type="dcterms:W3CDTF">2026-05-13T12:24:00Z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